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7C88FF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B30C09">
        <w:rPr>
          <w:rFonts w:hint="eastAsia"/>
          <w:b/>
          <w:i/>
          <w:noProof/>
          <w:sz w:val="28"/>
          <w:lang w:eastAsia="zh-CN"/>
        </w:rPr>
        <w:t>516</w:t>
      </w:r>
      <w:r w:rsidR="005E71DF">
        <w:rPr>
          <w:rFonts w:hint="eastAsia"/>
          <w:b/>
          <w:i/>
          <w:noProof/>
          <w:sz w:val="28"/>
          <w:lang w:eastAsia="zh-CN"/>
        </w:rPr>
        <w:t>1</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D9029"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B30C09">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B1BDF" w:rsidR="001E41F3" w:rsidRDefault="00B23602" w:rsidP="005B4A70">
            <w:pPr>
              <w:pStyle w:val="CRCoverPage"/>
              <w:spacing w:after="0"/>
              <w:ind w:left="100"/>
              <w:rPr>
                <w:noProof/>
                <w:lang w:eastAsia="zh-CN"/>
              </w:rPr>
            </w:pPr>
            <w:r w:rsidRPr="00B23602">
              <w:rPr>
                <w:noProof/>
                <w:lang w:eastAsia="zh-CN"/>
              </w:rPr>
              <w:t>Draft CR on interruption requirements for SRS  BW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15AFB">
              <w:rPr>
                <w:noProof/>
              </w:rPr>
              <w:t>NR_pos_enh2-</w:t>
            </w:r>
            <w:r w:rsidR="00610F38" w:rsidRPr="00E15AFB">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EC1C3" w:rsidR="001E41F3" w:rsidRDefault="00971A77" w:rsidP="003853CD">
            <w:pPr>
              <w:pStyle w:val="CRCoverPage"/>
              <w:spacing w:after="0"/>
              <w:ind w:left="100"/>
              <w:rPr>
                <w:noProof/>
                <w:lang w:eastAsia="zh-CN"/>
              </w:rPr>
            </w:pPr>
            <w:r>
              <w:rPr>
                <w:noProof/>
              </w:rPr>
              <w:t>2024-0</w:t>
            </w:r>
            <w:r w:rsidR="003853CD">
              <w:rPr>
                <w:rFonts w:hint="eastAsia"/>
                <w:noProof/>
                <w:lang w:eastAsia="zh-CN"/>
              </w:rPr>
              <w:t>9</w:t>
            </w:r>
            <w:r>
              <w:rPr>
                <w:noProof/>
              </w:rPr>
              <w:t>-</w:t>
            </w:r>
            <w:r w:rsidR="003853CD">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BBBAA" w:rsidR="001E41F3" w:rsidRPr="00D03FC9" w:rsidRDefault="00E15A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CF23C" w14:textId="06816055" w:rsidR="00545132" w:rsidRDefault="00AB78BF" w:rsidP="00F87917">
            <w:pPr>
              <w:pStyle w:val="CRCoverPage"/>
              <w:numPr>
                <w:ilvl w:val="0"/>
                <w:numId w:val="22"/>
              </w:numPr>
              <w:spacing w:after="0"/>
              <w:rPr>
                <w:noProof/>
              </w:rPr>
            </w:pPr>
            <w:r>
              <w:rPr>
                <w:rFonts w:hint="eastAsia"/>
                <w:noProof/>
                <w:lang w:eastAsia="zh-CN"/>
              </w:rPr>
              <w:t>When UE performs aggregated SRS transmission for positioning, UE may cause interruptions on other serving cells. The</w:t>
            </w:r>
            <w:r w:rsidR="003B3442">
              <w:rPr>
                <w:rFonts w:hint="eastAsia"/>
                <w:noProof/>
                <w:lang w:eastAsia="zh-CN"/>
              </w:rPr>
              <w:t xml:space="preserve"> </w:t>
            </w:r>
            <w:r w:rsidR="001D6312">
              <w:rPr>
                <w:rFonts w:hint="eastAsia"/>
                <w:noProof/>
                <w:lang w:eastAsia="zh-CN"/>
              </w:rPr>
              <w:t>interruption requirements</w:t>
            </w:r>
            <w:r w:rsidR="003B3442" w:rsidRPr="00B828D4">
              <w:rPr>
                <w:noProof/>
                <w:lang w:eastAsia="zh-CN"/>
              </w:rPr>
              <w:t xml:space="preserve"> </w:t>
            </w:r>
            <w:r w:rsidR="007D1892">
              <w:rPr>
                <w:rFonts w:hint="eastAsia"/>
                <w:noProof/>
                <w:lang w:eastAsia="zh-CN"/>
              </w:rPr>
              <w:t xml:space="preserve">on serving </w:t>
            </w:r>
            <w:r w:rsidR="001D6312">
              <w:rPr>
                <w:rFonts w:hint="eastAsia"/>
                <w:noProof/>
                <w:lang w:eastAsia="zh-CN"/>
              </w:rPr>
              <w:t>CC</w:t>
            </w:r>
            <w:r w:rsidR="007D1892">
              <w:rPr>
                <w:rFonts w:hint="eastAsia"/>
                <w:noProof/>
                <w:lang w:eastAsia="zh-CN"/>
              </w:rPr>
              <w:t>(s)</w:t>
            </w:r>
            <w:r w:rsidR="001D6312">
              <w:rPr>
                <w:rFonts w:hint="eastAsia"/>
                <w:noProof/>
                <w:lang w:eastAsia="zh-CN"/>
              </w:rPr>
              <w:t xml:space="preserve"> due to the guard period</w:t>
            </w:r>
            <w:r w:rsidR="007D1892">
              <w:rPr>
                <w:rFonts w:hint="eastAsia"/>
                <w:noProof/>
                <w:lang w:eastAsia="zh-CN"/>
              </w:rPr>
              <w:t>s</w:t>
            </w:r>
            <w:r w:rsidR="001D6312">
              <w:rPr>
                <w:rFonts w:hint="eastAsia"/>
                <w:noProof/>
                <w:lang w:eastAsia="zh-CN"/>
              </w:rPr>
              <w:t xml:space="preserve"> before and after </w:t>
            </w:r>
            <w:r w:rsidR="007D1892">
              <w:rPr>
                <w:rFonts w:hint="eastAsia"/>
                <w:noProof/>
                <w:lang w:eastAsia="zh-CN"/>
              </w:rPr>
              <w:t>the aggregated SRS transmission and the aggregated SRS transmission</w:t>
            </w:r>
            <w:r>
              <w:rPr>
                <w:rFonts w:hint="eastAsia"/>
                <w:noProof/>
                <w:lang w:eastAsia="zh-CN"/>
              </w:rPr>
              <w:t xml:space="preserve"> should be defined</w:t>
            </w:r>
            <w:r w:rsidR="0046615F">
              <w:rPr>
                <w:rFonts w:hint="eastAsia"/>
                <w:noProof/>
                <w:lang w:eastAsia="zh-CN"/>
              </w:rPr>
              <w:t xml:space="preserve">. </w:t>
            </w:r>
          </w:p>
          <w:p w14:paraId="708AA7DE" w14:textId="09F24581" w:rsidR="00FD2587" w:rsidRDefault="003412D9" w:rsidP="009B54CA">
            <w:pPr>
              <w:pStyle w:val="CRCoverPage"/>
              <w:numPr>
                <w:ilvl w:val="0"/>
                <w:numId w:val="22"/>
              </w:numPr>
              <w:spacing w:after="0"/>
              <w:rPr>
                <w:noProof/>
              </w:rPr>
            </w:pPr>
            <w:r>
              <w:rPr>
                <w:rFonts w:hint="eastAsia"/>
                <w:noProof/>
                <w:lang w:eastAsia="zh-CN"/>
              </w:rPr>
              <w:t>C</w:t>
            </w:r>
            <w:r w:rsidR="00FD2587">
              <w:rPr>
                <w:rFonts w:hint="eastAsia"/>
                <w:noProof/>
                <w:lang w:eastAsia="zh-CN"/>
              </w:rPr>
              <w:t xml:space="preserve">onsidering the measurements on </w:t>
            </w:r>
            <w:r>
              <w:rPr>
                <w:rFonts w:hint="eastAsia"/>
                <w:noProof/>
                <w:lang w:eastAsia="zh-CN"/>
              </w:rPr>
              <w:t xml:space="preserve">the </w:t>
            </w:r>
            <w:r w:rsidR="00FD2587">
              <w:rPr>
                <w:rFonts w:hint="eastAsia"/>
                <w:noProof/>
                <w:lang w:eastAsia="zh-CN"/>
              </w:rPr>
              <w:t xml:space="preserve">resources </w:t>
            </w:r>
            <w:r>
              <w:rPr>
                <w:rFonts w:hint="eastAsia"/>
                <w:noProof/>
                <w:lang w:eastAsia="zh-CN"/>
              </w:rPr>
              <w:t xml:space="preserve">indicated for aggregation </w:t>
            </w:r>
            <w:r w:rsidR="00FD2587">
              <w:rPr>
                <w:rFonts w:hint="eastAsia"/>
                <w:noProof/>
                <w:lang w:eastAsia="zh-CN"/>
              </w:rPr>
              <w:t>have higher priority</w:t>
            </w:r>
            <w:r>
              <w:rPr>
                <w:rFonts w:hint="eastAsia"/>
                <w:noProof/>
                <w:lang w:eastAsia="zh-CN"/>
              </w:rPr>
              <w:t xml:space="preserve"> than non-aggregated measurement</w:t>
            </w:r>
            <w:r w:rsidR="009B54CA">
              <w:rPr>
                <w:rFonts w:hint="eastAsia"/>
                <w:noProof/>
                <w:lang w:eastAsia="zh-CN"/>
              </w:rPr>
              <w:t>s</w:t>
            </w:r>
            <w:r>
              <w:rPr>
                <w:rFonts w:hint="eastAsia"/>
                <w:noProof/>
                <w:lang w:eastAsia="zh-CN"/>
              </w:rPr>
              <w:t xml:space="preserve"> </w:t>
            </w:r>
            <w:r w:rsidR="009B54CA">
              <w:rPr>
                <w:rFonts w:hint="eastAsia"/>
                <w:noProof/>
                <w:lang w:eastAsia="zh-CN"/>
              </w:rPr>
              <w:t>a</w:t>
            </w:r>
            <w:r>
              <w:rPr>
                <w:rFonts w:hint="eastAsia"/>
                <w:noProof/>
                <w:lang w:eastAsia="zh-CN"/>
              </w:rPr>
              <w:t xml:space="preserve">nd whether UE performs non-aggregated positioning measurements depends on UE implementation, the delay part </w:t>
            </w:r>
            <w:r w:rsidR="009B54CA">
              <w:rPr>
                <w:rFonts w:hint="eastAsia"/>
                <w:noProof/>
                <w:lang w:eastAsia="zh-CN"/>
              </w:rPr>
              <w:t xml:space="preserve">for non-aggregated measurements </w:t>
            </w:r>
            <w:r>
              <w:rPr>
                <w:rFonts w:hint="eastAsia"/>
                <w:noProof/>
                <w:lang w:eastAsia="zh-CN"/>
              </w:rPr>
              <w:t>should be deleted.</w:t>
            </w:r>
            <w:r w:rsidR="009B54CA">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4E0E1" w14:textId="671B9047" w:rsidR="00545132" w:rsidRDefault="00545132" w:rsidP="00F87917">
            <w:pPr>
              <w:pStyle w:val="CRCoverPage"/>
              <w:numPr>
                <w:ilvl w:val="0"/>
                <w:numId w:val="23"/>
              </w:numPr>
              <w:spacing w:after="0"/>
              <w:rPr>
                <w:noProof/>
              </w:rPr>
            </w:pPr>
            <w:r>
              <w:rPr>
                <w:rFonts w:hint="eastAsia"/>
                <w:noProof/>
                <w:lang w:eastAsia="zh-CN"/>
              </w:rPr>
              <w:t xml:space="preserve">Change 1: </w:t>
            </w:r>
            <w:r w:rsidR="009F0115">
              <w:rPr>
                <w:rFonts w:hint="eastAsia"/>
                <w:noProof/>
                <w:lang w:eastAsia="zh-CN"/>
              </w:rPr>
              <w:t>Define interruption requirements</w:t>
            </w:r>
            <w:r w:rsidR="009F0115" w:rsidRPr="00B828D4">
              <w:rPr>
                <w:noProof/>
                <w:lang w:eastAsia="zh-CN"/>
              </w:rPr>
              <w:t xml:space="preserve"> </w:t>
            </w:r>
            <w:r w:rsidR="009F0115">
              <w:rPr>
                <w:rFonts w:hint="eastAsia"/>
                <w:noProof/>
                <w:lang w:eastAsia="zh-CN"/>
              </w:rPr>
              <w:t xml:space="preserve">on </w:t>
            </w:r>
            <w:r w:rsidR="007D1892">
              <w:rPr>
                <w:rFonts w:hint="eastAsia"/>
                <w:noProof/>
                <w:lang w:eastAsia="zh-CN"/>
              </w:rPr>
              <w:t>serving</w:t>
            </w:r>
            <w:r w:rsidR="009F0115">
              <w:rPr>
                <w:rFonts w:hint="eastAsia"/>
                <w:noProof/>
                <w:lang w:eastAsia="zh-CN"/>
              </w:rPr>
              <w:t xml:space="preserve"> CC</w:t>
            </w:r>
            <w:r w:rsidR="007D1892">
              <w:rPr>
                <w:rFonts w:hint="eastAsia"/>
                <w:noProof/>
                <w:lang w:eastAsia="zh-CN"/>
              </w:rPr>
              <w:t>(s)</w:t>
            </w:r>
            <w:r w:rsidR="009F0115">
              <w:rPr>
                <w:rFonts w:hint="eastAsia"/>
                <w:noProof/>
                <w:lang w:eastAsia="zh-CN"/>
              </w:rPr>
              <w:t xml:space="preserve"> for SRS </w:t>
            </w:r>
            <w:r w:rsidR="001A7A61">
              <w:rPr>
                <w:rFonts w:hint="eastAsia"/>
                <w:noProof/>
                <w:lang w:eastAsia="zh-CN"/>
              </w:rPr>
              <w:t xml:space="preserve">bandwidth </w:t>
            </w:r>
            <w:r w:rsidR="009F0115">
              <w:rPr>
                <w:rFonts w:hint="eastAsia"/>
                <w:noProof/>
                <w:lang w:eastAsia="zh-CN"/>
              </w:rPr>
              <w:t>aggregation</w:t>
            </w:r>
            <w:r w:rsidR="007D1892">
              <w:rPr>
                <w:rFonts w:hint="eastAsia"/>
                <w:noProof/>
                <w:lang w:eastAsia="zh-CN"/>
              </w:rPr>
              <w:t xml:space="preserve"> positioning</w:t>
            </w:r>
            <w:r w:rsidR="003E1458">
              <w:rPr>
                <w:rFonts w:hint="eastAsia"/>
                <w:noProof/>
                <w:lang w:eastAsia="zh-CN"/>
              </w:rPr>
              <w:t xml:space="preserve"> measurements</w:t>
            </w:r>
            <w:r w:rsidR="009F0115">
              <w:rPr>
                <w:rFonts w:hint="eastAsia"/>
                <w:noProof/>
                <w:lang w:eastAsia="zh-CN"/>
              </w:rPr>
              <w:t xml:space="preserve">. </w:t>
            </w:r>
          </w:p>
          <w:p w14:paraId="31C656EC" w14:textId="63A6DE87" w:rsidR="00FD2587" w:rsidRDefault="00FD2587" w:rsidP="00F87917">
            <w:pPr>
              <w:pStyle w:val="CRCoverPage"/>
              <w:numPr>
                <w:ilvl w:val="0"/>
                <w:numId w:val="23"/>
              </w:numPr>
              <w:spacing w:after="0"/>
              <w:rPr>
                <w:noProof/>
              </w:rPr>
            </w:pPr>
            <w:r>
              <w:rPr>
                <w:rFonts w:hint="eastAsia"/>
                <w:noProof/>
                <w:lang w:eastAsia="zh-CN"/>
              </w:rPr>
              <w:t>Change 2</w:t>
            </w:r>
            <w:r w:rsidR="009C524D">
              <w:rPr>
                <w:rFonts w:hint="eastAsia"/>
                <w:noProof/>
                <w:lang w:eastAsia="zh-CN"/>
              </w:rPr>
              <w:t>~6</w:t>
            </w:r>
            <w:r>
              <w:rPr>
                <w:rFonts w:hint="eastAsia"/>
                <w:noProof/>
                <w:lang w:eastAsia="zh-CN"/>
              </w:rPr>
              <w:t>: Delete the non-ag</w:t>
            </w:r>
            <w:r w:rsidR="00277240">
              <w:rPr>
                <w:rFonts w:hint="eastAsia"/>
                <w:noProof/>
                <w:lang w:eastAsia="zh-CN"/>
              </w:rPr>
              <w:t>gregated measurement delay part</w:t>
            </w:r>
            <w:r>
              <w:rPr>
                <w:rFonts w:hint="eastAsia"/>
                <w:noProof/>
                <w:lang w:eastAsia="zh-CN"/>
              </w:rPr>
              <w:t xml:space="preserve"> in corresponding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28022" w:rsidR="001E41F3" w:rsidRDefault="009F0115" w:rsidP="0007204E">
            <w:pPr>
              <w:pStyle w:val="CRCoverPage"/>
              <w:spacing w:after="0"/>
              <w:ind w:left="100"/>
              <w:rPr>
                <w:noProof/>
                <w:lang w:eastAsia="zh-CN"/>
              </w:rPr>
            </w:pPr>
            <w:r>
              <w:rPr>
                <w:rFonts w:hint="eastAsia"/>
                <w:lang w:eastAsia="zh-CN"/>
              </w:rPr>
              <w:t>Core</w:t>
            </w:r>
            <w:r w:rsidR="00817C1F" w:rsidRPr="00EB663E">
              <w:t xml:space="preserve"> requirements for </w:t>
            </w:r>
            <w:r w:rsidR="00817C1F">
              <w:rPr>
                <w:rFonts w:hint="eastAsia"/>
                <w:lang w:eastAsia="zh-CN"/>
              </w:rPr>
              <w:t>bandwidth aggregation</w:t>
            </w:r>
            <w:r w:rsidR="00817C1F" w:rsidRPr="00EB663E">
              <w:t xml:space="preserve"> positioning</w:t>
            </w:r>
            <w:r w:rsidR="00817C1F">
              <w:t xml:space="preserve"> are </w:t>
            </w:r>
            <w:r w:rsidR="00AF756C">
              <w:rPr>
                <w:rFonts w:hint="eastAsia"/>
                <w:lang w:eastAsia="zh-CN"/>
              </w:rPr>
              <w:t xml:space="preserve">not </w:t>
            </w:r>
            <w:r w:rsidR="0007204E">
              <w:rPr>
                <w:rFonts w:hint="eastAsia"/>
                <w:lang w:eastAsia="zh-CN"/>
              </w:rPr>
              <w:t xml:space="preserve">fully </w:t>
            </w:r>
            <w:bookmarkStart w:id="1" w:name="_GoBack"/>
            <w:bookmarkEnd w:id="1"/>
            <w:r w:rsidR="00AF756C">
              <w:rPr>
                <w:rFonts w:hint="eastAsia"/>
                <w:lang w:eastAsia="zh-CN"/>
              </w:rPr>
              <w:t>correct</w:t>
            </w:r>
            <w:r w:rsidR="00817C1F">
              <w:t>.</w:t>
            </w:r>
            <w:r w:rsidR="00AF756C">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B0502" w:rsidR="00456028" w:rsidRDefault="0003454E" w:rsidP="00827BD7">
            <w:pPr>
              <w:pStyle w:val="CRCoverPage"/>
              <w:spacing w:after="0"/>
              <w:ind w:left="100"/>
              <w:rPr>
                <w:noProof/>
                <w:lang w:eastAsia="zh-CN"/>
              </w:rPr>
            </w:pPr>
            <w:r>
              <w:rPr>
                <w:rFonts w:hint="eastAsia"/>
                <w:noProof/>
                <w:lang w:eastAsia="zh-CN"/>
              </w:rPr>
              <w:t xml:space="preserve">4.5.2.6, 5.6.2.6, 5.6.4.6, </w:t>
            </w:r>
            <w:r w:rsidR="00827BD7">
              <w:rPr>
                <w:rFonts w:hint="eastAsia"/>
                <w:noProof/>
                <w:lang w:eastAsia="zh-CN"/>
              </w:rPr>
              <w:t>8.2.2.2.21</w:t>
            </w:r>
            <w:r>
              <w:rPr>
                <w:rFonts w:hint="eastAsia"/>
                <w:noProof/>
                <w:lang w:eastAsia="zh-CN"/>
              </w:rPr>
              <w:t>,</w:t>
            </w:r>
            <w:r w:rsidR="00827BD7">
              <w:rPr>
                <w:rFonts w:hint="eastAsia"/>
                <w:noProof/>
                <w:lang w:eastAsia="zh-CN"/>
              </w:rPr>
              <w:t xml:space="preserve"> </w:t>
            </w:r>
            <w:r>
              <w:rPr>
                <w:rFonts w:hint="eastAsia"/>
                <w:noProof/>
                <w:lang w:eastAsia="zh-CN"/>
              </w:rPr>
              <w:t xml:space="preserve">9.9.2.10, 9.9.4.9.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361B344" w14:textId="115F4176" w:rsidR="005F359B" w:rsidRPr="00F16BF3" w:rsidRDefault="005F359B" w:rsidP="005F359B">
      <w:pPr>
        <w:pStyle w:val="5"/>
        <w:ind w:left="0" w:firstLine="0"/>
        <w:rPr>
          <w:lang w:eastAsia="zh-CN"/>
        </w:rPr>
      </w:pPr>
      <w:r>
        <w:t>8.2.2.2.</w:t>
      </w:r>
      <w:r>
        <w:rPr>
          <w:rFonts w:hint="eastAsia"/>
          <w:lang w:eastAsia="zh-CN"/>
        </w:rPr>
        <w:t>21</w:t>
      </w:r>
      <w:r w:rsidRPr="00F16BF3">
        <w:tab/>
        <w:t xml:space="preserve">Interruptions at NR SRS </w:t>
      </w:r>
      <w:r>
        <w:rPr>
          <w:rFonts w:hint="eastAsia"/>
          <w:lang w:eastAsia="zh-CN"/>
        </w:rPr>
        <w:t>bandwidth aggregation for positioning</w:t>
      </w:r>
    </w:p>
    <w:p w14:paraId="3C0F6C85" w14:textId="368FB5E8" w:rsidR="00CF2AB6" w:rsidRPr="00372DFA" w:rsidDel="00372DFA" w:rsidRDefault="00372DFA" w:rsidP="005F359B">
      <w:pPr>
        <w:rPr>
          <w:del w:id="2" w:author="CATT" w:date="2024-09-09T16:26:00Z"/>
          <w:i/>
          <w:lang w:eastAsia="zh-CN"/>
        </w:rPr>
      </w:pPr>
      <w:del w:id="3" w:author="CATT" w:date="2024-09-09T16:26:00Z">
        <w:r w:rsidRPr="00D13138" w:rsidDel="00372DFA">
          <w:rPr>
            <w:rFonts w:hint="eastAsia"/>
            <w:i/>
            <w:lang w:eastAsia="zh-CN"/>
          </w:rPr>
          <w:delText>Editor</w:delText>
        </w:r>
        <w:r w:rsidRPr="00D13138" w:rsidDel="00372DFA">
          <w:rPr>
            <w:i/>
            <w:lang w:eastAsia="zh-CN"/>
          </w:rPr>
          <w:delText>’</w:delText>
        </w:r>
        <w:r w:rsidRPr="00D13138" w:rsidDel="00372DFA">
          <w:rPr>
            <w:rFonts w:hint="eastAsia"/>
            <w:i/>
            <w:lang w:eastAsia="zh-CN"/>
          </w:rPr>
          <w:delText xml:space="preserve"> note: FFS the interruption values. </w:delText>
        </w:r>
      </w:del>
    </w:p>
    <w:p w14:paraId="643F99DD" w14:textId="76C768A5" w:rsidR="00E90424" w:rsidRDefault="00E90424" w:rsidP="005F359B">
      <w:pPr>
        <w:rPr>
          <w:ins w:id="4" w:author="CATT" w:date="2024-07-12T11:12:00Z"/>
          <w:lang w:eastAsia="zh-CN"/>
        </w:rPr>
      </w:pPr>
      <w:ins w:id="5" w:author="CATT" w:date="2024-07-12T11:04:00Z">
        <w:r>
          <w:rPr>
            <w:rFonts w:hint="eastAsia"/>
            <w:lang w:eastAsia="zh-CN"/>
          </w:rPr>
          <w:t xml:space="preserve">SRS resource sets </w:t>
        </w:r>
      </w:ins>
      <w:ins w:id="6" w:author="CATT" w:date="2024-07-12T11:05:00Z">
        <w:r>
          <w:rPr>
            <w:rFonts w:hint="eastAsia"/>
            <w:lang w:eastAsia="zh-CN"/>
          </w:rPr>
          <w:t xml:space="preserve">across two or three CCs </w:t>
        </w:r>
      </w:ins>
      <w:ins w:id="7" w:author="CATT" w:date="2024-09-09T16:26:00Z">
        <w:r w:rsidR="00B37D4C">
          <w:rPr>
            <w:rFonts w:hint="eastAsia"/>
            <w:lang w:eastAsia="zh-CN"/>
          </w:rPr>
          <w:t>are</w:t>
        </w:r>
      </w:ins>
      <w:ins w:id="8" w:author="CATT" w:date="2024-07-12T11:04:00Z">
        <w:r>
          <w:rPr>
            <w:rFonts w:hint="eastAsia"/>
            <w:lang w:eastAsia="zh-CN"/>
          </w:rPr>
          <w:t xml:space="preserve"> </w:t>
        </w:r>
      </w:ins>
      <w:ins w:id="9" w:author="CATT" w:date="2024-07-12T11:05:00Z">
        <w:r>
          <w:rPr>
            <w:rFonts w:hint="eastAsia"/>
            <w:lang w:eastAsia="zh-CN"/>
          </w:rPr>
          <w:t xml:space="preserve">aggregated </w:t>
        </w:r>
      </w:ins>
      <w:ins w:id="10" w:author="CATT" w:date="2024-10-04T15:35:00Z">
        <w:r w:rsidR="00C13553">
          <w:rPr>
            <w:rFonts w:hint="eastAsia"/>
            <w:lang w:eastAsia="zh-CN"/>
          </w:rPr>
          <w:t xml:space="preserve">for positioning </w:t>
        </w:r>
      </w:ins>
      <w:ins w:id="11" w:author="CATT" w:date="2024-07-12T11:09:00Z">
        <w:r w:rsidR="006340B8">
          <w:rPr>
            <w:rFonts w:hint="eastAsia"/>
            <w:lang w:eastAsia="zh-CN"/>
          </w:rPr>
          <w:t>when</w:t>
        </w:r>
        <w:r>
          <w:rPr>
            <w:rFonts w:hint="eastAsia"/>
            <w:lang w:eastAsia="zh-CN"/>
          </w:rPr>
          <w:t xml:space="preserve"> UE is configured with</w:t>
        </w:r>
      </w:ins>
      <w:ins w:id="12" w:author="CATT" w:date="2024-07-12T11:05:00Z">
        <w:r>
          <w:rPr>
            <w:rFonts w:hint="eastAsia"/>
            <w:lang w:eastAsia="zh-CN"/>
          </w:rPr>
          <w:t xml:space="preserve"> </w:t>
        </w:r>
      </w:ins>
      <w:ins w:id="13" w:author="CATT" w:date="2024-07-12T11:06:00Z">
        <w:r>
          <w:rPr>
            <w:rFonts w:hint="eastAsia"/>
            <w:lang w:eastAsia="zh-CN"/>
          </w:rPr>
          <w:t xml:space="preserve">linkage information </w:t>
        </w:r>
      </w:ins>
      <w:ins w:id="14" w:author="CATT" w:date="2024-07-12T11:09:00Z">
        <w:r>
          <w:rPr>
            <w:i/>
            <w:iCs/>
          </w:rPr>
          <w:t>SRS-</w:t>
        </w:r>
        <w:proofErr w:type="spellStart"/>
        <w:r>
          <w:rPr>
            <w:i/>
            <w:iCs/>
          </w:rPr>
          <w:t>PosResourceSetLinkedForAggBWList</w:t>
        </w:r>
      </w:ins>
      <w:proofErr w:type="spellEnd"/>
      <w:ins w:id="15" w:author="CATT" w:date="2024-08-09T16:13:00Z">
        <w:r w:rsidR="00632BDE">
          <w:rPr>
            <w:rFonts w:hint="eastAsia"/>
            <w:i/>
            <w:iCs/>
            <w:lang w:eastAsia="zh-CN"/>
          </w:rPr>
          <w:t xml:space="preserve"> </w:t>
        </w:r>
        <w:r w:rsidR="00632BDE">
          <w:rPr>
            <w:rFonts w:hint="eastAsia"/>
            <w:iCs/>
            <w:lang w:eastAsia="zh-CN"/>
          </w:rPr>
          <w:t>[34]</w:t>
        </w:r>
      </w:ins>
      <w:ins w:id="16" w:author="CATT" w:date="2024-07-12T11:10:00Z">
        <w:r w:rsidR="00DF2DD7" w:rsidRPr="00674DBD">
          <w:t>, provided that:</w:t>
        </w:r>
        <w:r w:rsidR="00DF2DD7">
          <w:rPr>
            <w:rFonts w:hint="eastAsia"/>
            <w:lang w:eastAsia="zh-CN"/>
          </w:rPr>
          <w:t xml:space="preserve"> </w:t>
        </w:r>
      </w:ins>
    </w:p>
    <w:p w14:paraId="50C0120B" w14:textId="3B9C234C" w:rsidR="00564344" w:rsidRPr="00564344" w:rsidRDefault="00564344" w:rsidP="00564344">
      <w:pPr>
        <w:pStyle w:val="B10"/>
        <w:rPr>
          <w:ins w:id="17" w:author="CATT" w:date="2024-07-25T14:33:00Z"/>
          <w:lang w:eastAsia="zh-CN"/>
        </w:rPr>
      </w:pPr>
      <w:ins w:id="18" w:author="CATT" w:date="2024-07-25T14:33: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carrier(s) to be aggregated are activated carrier(s); </w:t>
        </w:r>
      </w:ins>
    </w:p>
    <w:p w14:paraId="31DD85EC" w14:textId="6BE5720B" w:rsidR="00C53360" w:rsidRDefault="00C53360" w:rsidP="00C53360">
      <w:pPr>
        <w:pStyle w:val="B10"/>
        <w:rPr>
          <w:ins w:id="19" w:author="CATT" w:date="2024-07-25T14:21:00Z"/>
          <w:lang w:eastAsia="zh-CN"/>
        </w:rPr>
      </w:pPr>
      <w:ins w:id="20" w:author="CATT" w:date="2024-07-12T11:12:00Z">
        <w:r w:rsidRPr="00674DBD">
          <w:rPr>
            <w:rFonts w:hint="eastAsia"/>
            <w:lang w:eastAsia="zh-CN"/>
          </w:rPr>
          <w:t>-</w:t>
        </w:r>
        <w:r w:rsidRPr="00674DBD">
          <w:rPr>
            <w:lang w:eastAsia="zh-CN"/>
          </w:rPr>
          <w:tab/>
        </w:r>
        <w:proofErr w:type="gramStart"/>
        <w:r w:rsidRPr="00674DBD">
          <w:rPr>
            <w:rFonts w:hint="eastAsia"/>
          </w:rPr>
          <w:t>the</w:t>
        </w:r>
        <w:proofErr w:type="gramEnd"/>
        <w:r w:rsidRPr="00674DBD">
          <w:rPr>
            <w:rFonts w:hint="eastAsia"/>
          </w:rPr>
          <w:t xml:space="preserve"> </w:t>
        </w:r>
        <w:r>
          <w:rPr>
            <w:rFonts w:hint="eastAsia"/>
            <w:lang w:eastAsia="zh-CN"/>
          </w:rPr>
          <w:t xml:space="preserve">aggregated </w:t>
        </w:r>
        <w:r w:rsidRPr="00674DBD">
          <w:rPr>
            <w:rFonts w:hint="eastAsia"/>
          </w:rPr>
          <w:t xml:space="preserve">SRS </w:t>
        </w:r>
      </w:ins>
      <w:ins w:id="21" w:author="CATT" w:date="2024-09-09T16:28:00Z">
        <w:r w:rsidR="00453DAE">
          <w:rPr>
            <w:rFonts w:hint="eastAsia"/>
            <w:lang w:eastAsia="zh-CN"/>
          </w:rPr>
          <w:t>transmission</w:t>
        </w:r>
      </w:ins>
      <w:ins w:id="22" w:author="CATT" w:date="2024-07-12T11:12:00Z">
        <w:r>
          <w:rPr>
            <w:rFonts w:hint="eastAsia"/>
            <w:lang w:eastAsia="zh-CN"/>
          </w:rPr>
          <w:t xml:space="preserve"> satisfy </w:t>
        </w:r>
      </w:ins>
      <w:ins w:id="23" w:author="CATT" w:date="2024-07-25T10:17:00Z">
        <w:r w:rsidR="00203138">
          <w:rPr>
            <w:rFonts w:hint="eastAsia"/>
            <w:lang w:eastAsia="zh-CN"/>
          </w:rPr>
          <w:t xml:space="preserve">all </w:t>
        </w:r>
      </w:ins>
      <w:ins w:id="24" w:author="CATT" w:date="2024-07-12T11:12:00Z">
        <w:r>
          <w:rPr>
            <w:rFonts w:hint="eastAsia"/>
            <w:lang w:eastAsia="zh-CN"/>
          </w:rPr>
          <w:t xml:space="preserve">the conditions defined </w:t>
        </w:r>
      </w:ins>
      <w:ins w:id="25" w:author="CATT" w:date="2024-07-12T11:13:00Z">
        <w:r>
          <w:rPr>
            <w:rFonts w:hint="eastAsia"/>
            <w:lang w:eastAsia="zh-CN"/>
          </w:rPr>
          <w:t>in Clause 6.2.1.4.2 in TS 38.214 [26]</w:t>
        </w:r>
      </w:ins>
      <w:ins w:id="26" w:author="CATT" w:date="2024-07-12T11:12:00Z">
        <w:r w:rsidRPr="00674DBD">
          <w:t>;</w:t>
        </w:r>
      </w:ins>
    </w:p>
    <w:p w14:paraId="76FEA10D" w14:textId="786E29B2" w:rsidR="00E90424" w:rsidRDefault="00DF2DD7" w:rsidP="007640F0">
      <w:pPr>
        <w:pStyle w:val="B10"/>
        <w:rPr>
          <w:ins w:id="27" w:author="CATT" w:date="2024-09-09T16:28:00Z"/>
          <w:lang w:eastAsia="zh-CN"/>
        </w:rPr>
      </w:pPr>
      <w:ins w:id="28" w:author="CATT" w:date="2024-07-12T11:10:00Z">
        <w:r w:rsidRPr="00674DBD">
          <w:t>-</w:t>
        </w:r>
        <w:r w:rsidRPr="00674DBD">
          <w:tab/>
        </w:r>
        <w:proofErr w:type="gramStart"/>
        <w:r w:rsidRPr="00674DBD">
          <w:rPr>
            <w:rFonts w:hint="eastAsia"/>
          </w:rPr>
          <w:t>the</w:t>
        </w:r>
        <w:proofErr w:type="gramEnd"/>
        <w:r w:rsidRPr="00674DBD">
          <w:rPr>
            <w:rFonts w:hint="eastAsia"/>
          </w:rPr>
          <w:t xml:space="preserve"> </w:t>
        </w:r>
      </w:ins>
      <w:ins w:id="29" w:author="CATT" w:date="2024-07-12T11:11:00Z">
        <w:r>
          <w:rPr>
            <w:rFonts w:hint="eastAsia"/>
            <w:lang w:eastAsia="zh-CN"/>
          </w:rPr>
          <w:t xml:space="preserve">aggregated </w:t>
        </w:r>
      </w:ins>
      <w:ins w:id="30" w:author="CATT" w:date="2024-07-12T11:10:00Z">
        <w:r w:rsidRPr="00674DBD">
          <w:rPr>
            <w:rFonts w:hint="eastAsia"/>
          </w:rPr>
          <w:t xml:space="preserve">SRS </w:t>
        </w:r>
      </w:ins>
      <w:ins w:id="31" w:author="CATT" w:date="2024-09-09T16:28:00Z">
        <w:r w:rsidR="00453DAE">
          <w:rPr>
            <w:rFonts w:hint="eastAsia"/>
            <w:lang w:eastAsia="zh-CN"/>
          </w:rPr>
          <w:t xml:space="preserve">transmission </w:t>
        </w:r>
      </w:ins>
      <w:ins w:id="32" w:author="CATT" w:date="2024-07-12T11:11:00Z">
        <w:r>
          <w:rPr>
            <w:rFonts w:hint="eastAsia"/>
            <w:lang w:eastAsia="zh-CN"/>
          </w:rPr>
          <w:t>are</w:t>
        </w:r>
      </w:ins>
      <w:ins w:id="33" w:author="CATT" w:date="2024-07-12T11:10:00Z">
        <w:r w:rsidRPr="00674DBD">
          <w:rPr>
            <w:rFonts w:hint="eastAsia"/>
          </w:rPr>
          <w:t xml:space="preserve"> not colliding with any other </w:t>
        </w:r>
      </w:ins>
      <w:ins w:id="34" w:author="CATT" w:date="2024-09-09T16:27:00Z">
        <w:r w:rsidR="00D44B1E">
          <w:rPr>
            <w:rFonts w:hint="eastAsia"/>
            <w:lang w:eastAsia="zh-CN"/>
          </w:rPr>
          <w:t xml:space="preserve">UL </w:t>
        </w:r>
      </w:ins>
      <w:ins w:id="35" w:author="CATT" w:date="2024-07-12T11:10:00Z">
        <w:r w:rsidRPr="00674DBD">
          <w:rPr>
            <w:rFonts w:hint="eastAsia"/>
          </w:rPr>
          <w:t>transmission</w:t>
        </w:r>
      </w:ins>
      <w:ins w:id="36" w:author="CATT" w:date="2024-09-09T16:27:00Z">
        <w:r w:rsidR="00D44B1E">
          <w:rPr>
            <w:rFonts w:hint="eastAsia"/>
            <w:lang w:eastAsia="zh-CN"/>
          </w:rPr>
          <w:t xml:space="preserve"> or/and DL reception</w:t>
        </w:r>
      </w:ins>
      <w:ins w:id="37" w:author="CATT" w:date="2024-07-12T11:10:00Z">
        <w:r w:rsidRPr="00674DBD">
          <w:rPr>
            <w:rFonts w:hint="eastAsia"/>
          </w:rPr>
          <w:t xml:space="preserve"> with higher priority </w:t>
        </w:r>
      </w:ins>
      <w:ins w:id="38" w:author="CATT" w:date="2024-09-09T16:27:00Z">
        <w:r w:rsidR="00D44B1E">
          <w:rPr>
            <w:rFonts w:hint="eastAsia"/>
            <w:lang w:eastAsia="zh-CN"/>
          </w:rPr>
          <w:t xml:space="preserve">in victim cells </w:t>
        </w:r>
      </w:ins>
      <w:ins w:id="39" w:author="CATT" w:date="2024-07-12T11:10:00Z">
        <w:r w:rsidRPr="00674DBD">
          <w:rPr>
            <w:rFonts w:hint="eastAsia"/>
          </w:rPr>
          <w:t xml:space="preserve">defined in </w:t>
        </w:r>
        <w:r w:rsidRPr="00674DBD">
          <w:t>TS 38.214 [26].</w:t>
        </w:r>
      </w:ins>
    </w:p>
    <w:p w14:paraId="7227D443" w14:textId="612A2EC4" w:rsidR="00453DAE" w:rsidRDefault="00453DAE" w:rsidP="007640F0">
      <w:pPr>
        <w:pStyle w:val="B10"/>
        <w:rPr>
          <w:ins w:id="40" w:author="CATT" w:date="2024-09-09T16:29:00Z"/>
          <w:lang w:eastAsia="zh-CN"/>
        </w:rPr>
      </w:pPr>
      <w:ins w:id="41" w:author="CATT" w:date="2024-09-09T16:28:00Z">
        <w:r>
          <w:rPr>
            <w:rFonts w:hint="eastAsia"/>
            <w:lang w:eastAsia="zh-CN"/>
          </w:rPr>
          <w:t>-</w:t>
        </w:r>
        <w:r>
          <w:rPr>
            <w:rFonts w:hint="eastAsia"/>
            <w:lang w:eastAsia="zh-CN"/>
          </w:rPr>
          <w:tab/>
          <w:t xml:space="preserve">the aggregated SRS transmission plus guard period before and after </w:t>
        </w:r>
      </w:ins>
      <w:ins w:id="42" w:author="CATT" w:date="2024-09-09T16:29:00Z">
        <w:r>
          <w:rPr>
            <w:rFonts w:hint="eastAsia"/>
            <w:lang w:eastAsia="zh-CN"/>
          </w:rPr>
          <w:t xml:space="preserve">does not collide with any NR L3 or L1 measurements on </w:t>
        </w:r>
        <w:r>
          <w:rPr>
            <w:lang w:eastAsia="zh-CN"/>
          </w:rPr>
          <w:t>victim</w:t>
        </w:r>
        <w:r>
          <w:rPr>
            <w:rFonts w:hint="eastAsia"/>
            <w:lang w:eastAsia="zh-CN"/>
          </w:rPr>
          <w:t xml:space="preserve"> cells.</w:t>
        </w:r>
      </w:ins>
    </w:p>
    <w:p w14:paraId="2A5106B9" w14:textId="41580D66" w:rsidR="00453DAE" w:rsidRDefault="00453DAE" w:rsidP="007640F0">
      <w:pPr>
        <w:pStyle w:val="B10"/>
        <w:rPr>
          <w:ins w:id="43" w:author="CATT" w:date="2024-09-09T17:10:00Z"/>
          <w:lang w:eastAsia="zh-CN"/>
        </w:rPr>
      </w:pPr>
      <w:ins w:id="44" w:author="CATT" w:date="2024-09-09T16:29:00Z">
        <w:r>
          <w:rPr>
            <w:rFonts w:hint="eastAsia"/>
            <w:lang w:eastAsia="zh-CN"/>
          </w:rPr>
          <w:t>-</w:t>
        </w:r>
        <w:r>
          <w:rPr>
            <w:rFonts w:hint="eastAsia"/>
            <w:lang w:eastAsia="zh-CN"/>
          </w:rPr>
          <w:tab/>
        </w:r>
        <w:proofErr w:type="gramStart"/>
        <w:r>
          <w:rPr>
            <w:lang w:eastAsia="zh-CN"/>
          </w:rPr>
          <w:t>the</w:t>
        </w:r>
        <w:proofErr w:type="gramEnd"/>
        <w:r>
          <w:rPr>
            <w:rFonts w:hint="eastAsia"/>
            <w:lang w:eastAsia="zh-CN"/>
          </w:rPr>
          <w:t xml:space="preserve"> victim cells/carriers are </w:t>
        </w:r>
      </w:ins>
      <w:ins w:id="45" w:author="CATT" w:date="2024-09-09T17:07:00Z">
        <w:r w:rsidR="00A35044">
          <w:rPr>
            <w:rFonts w:hint="eastAsia"/>
            <w:lang w:eastAsia="zh-CN"/>
          </w:rPr>
          <w:t>reported</w:t>
        </w:r>
      </w:ins>
      <w:ins w:id="46" w:author="CATT" w:date="2024-09-09T16:29:00Z">
        <w:r>
          <w:rPr>
            <w:rFonts w:hint="eastAsia"/>
            <w:lang w:eastAsia="zh-CN"/>
          </w:rPr>
          <w:t xml:space="preserve"> by </w:t>
        </w:r>
      </w:ins>
      <w:ins w:id="47" w:author="CATT" w:date="2024-09-09T17:07:00Z">
        <w:r w:rsidR="00A35044">
          <w:rPr>
            <w:rFonts w:hint="eastAsia"/>
            <w:lang w:eastAsia="zh-CN"/>
          </w:rPr>
          <w:t xml:space="preserve">UE via </w:t>
        </w:r>
        <w:r w:rsidR="00A35044" w:rsidRPr="00A35044">
          <w:rPr>
            <w:rFonts w:hint="eastAsia"/>
            <w:i/>
            <w:lang w:eastAsia="zh-CN"/>
          </w:rPr>
          <w:t>posSRS-BWA-Affected</w:t>
        </w:r>
      </w:ins>
      <w:ins w:id="48" w:author="CATT" w:date="2024-09-09T17:08:00Z">
        <w:r w:rsidR="00A35044" w:rsidRPr="00A35044">
          <w:rPr>
            <w:rFonts w:hint="eastAsia"/>
            <w:i/>
            <w:lang w:eastAsia="zh-CN"/>
          </w:rPr>
          <w:t>BandList-r18</w:t>
        </w:r>
        <w:r w:rsidR="00A35044">
          <w:rPr>
            <w:rFonts w:hint="eastAsia"/>
            <w:lang w:eastAsia="zh-CN"/>
          </w:rPr>
          <w:t xml:space="preserve"> [</w:t>
        </w:r>
        <w:r w:rsidR="00BF609D">
          <w:rPr>
            <w:rFonts w:hint="eastAsia"/>
            <w:lang w:eastAsia="zh-CN"/>
          </w:rPr>
          <w:t>2</w:t>
        </w:r>
        <w:r w:rsidR="00A35044">
          <w:rPr>
            <w:rFonts w:hint="eastAsia"/>
            <w:lang w:eastAsia="zh-CN"/>
          </w:rPr>
          <w:t>].</w:t>
        </w:r>
      </w:ins>
      <w:ins w:id="49" w:author="CATT" w:date="2024-09-09T17:09:00Z">
        <w:r w:rsidR="00BF609D">
          <w:rPr>
            <w:rFonts w:hint="eastAsia"/>
            <w:lang w:eastAsia="zh-CN"/>
          </w:rPr>
          <w:t xml:space="preserve"> If not rep</w:t>
        </w:r>
      </w:ins>
      <w:ins w:id="50" w:author="CATT" w:date="2024-09-09T17:10:00Z">
        <w:r w:rsidR="00BF609D">
          <w:rPr>
            <w:rFonts w:hint="eastAsia"/>
            <w:lang w:eastAsia="zh-CN"/>
          </w:rPr>
          <w:t>orted, all the bands of the UE are affected when a guard period is needed.</w:t>
        </w:r>
      </w:ins>
    </w:p>
    <w:p w14:paraId="6A06E302" w14:textId="19D69A09" w:rsidR="00BF609D" w:rsidRPr="00453DAE" w:rsidRDefault="00BF609D" w:rsidP="007640F0">
      <w:pPr>
        <w:pStyle w:val="B10"/>
        <w:rPr>
          <w:ins w:id="51" w:author="CATT" w:date="2024-07-12T11:04:00Z"/>
          <w:lang w:eastAsia="zh-CN"/>
        </w:rPr>
      </w:pPr>
      <w:ins w:id="52" w:author="CATT" w:date="2024-09-09T17:10:00Z">
        <w:r>
          <w:rPr>
            <w:rFonts w:hint="eastAsia"/>
            <w:lang w:eastAsia="zh-CN"/>
          </w:rPr>
          <w:tab/>
          <w:t xml:space="preserve">Note: </w:t>
        </w:r>
        <w:r>
          <w:rPr>
            <w:color w:val="000000" w:themeColor="text1"/>
          </w:rPr>
          <w:t>UE may indicate no other bands in the band combination are affected by the SRS switch, in which case, only the band with the aggregated SRS transmissions is affected</w:t>
        </w:r>
        <w:r>
          <w:rPr>
            <w:rFonts w:hint="eastAsia"/>
            <w:color w:val="000000" w:themeColor="text1"/>
            <w:lang w:eastAsia="zh-CN"/>
          </w:rPr>
          <w:t xml:space="preserve">. </w:t>
        </w:r>
      </w:ins>
    </w:p>
    <w:p w14:paraId="4779EC52" w14:textId="19EAEF3E" w:rsidR="002B4C13" w:rsidRDefault="007640F0" w:rsidP="00EB195A">
      <w:pPr>
        <w:rPr>
          <w:ins w:id="53" w:author="CATT" w:date="2024-09-09T17:37:00Z"/>
          <w:lang w:eastAsia="zh-CN"/>
        </w:rPr>
      </w:pPr>
      <w:ins w:id="54" w:author="CATT" w:date="2024-07-12T11:14:00Z">
        <w:r w:rsidRPr="00D5070A">
          <w:t>When SRS resource</w:t>
        </w:r>
      </w:ins>
      <w:ins w:id="55" w:author="CATT" w:date="2024-07-25T10:18:00Z">
        <w:r w:rsidR="00203138">
          <w:rPr>
            <w:rFonts w:hint="eastAsia"/>
            <w:lang w:eastAsia="zh-CN"/>
          </w:rPr>
          <w:t>s</w:t>
        </w:r>
      </w:ins>
      <w:ins w:id="56" w:author="CATT" w:date="2024-07-12T11:14:00Z">
        <w:r w:rsidR="00203138">
          <w:t xml:space="preserve"> configured in</w:t>
        </w:r>
        <w:r w:rsidRPr="00D5070A">
          <w:t xml:space="preserve"> CC</w:t>
        </w:r>
      </w:ins>
      <w:ins w:id="57" w:author="CATT" w:date="2024-07-25T10:18:00Z">
        <w:r w:rsidR="00203138">
          <w:rPr>
            <w:rFonts w:hint="eastAsia"/>
            <w:lang w:eastAsia="zh-CN"/>
          </w:rPr>
          <w:t>s</w:t>
        </w:r>
      </w:ins>
      <w:ins w:id="58" w:author="CATT" w:date="2024-07-12T11:14:00Z">
        <w:r w:rsidRPr="00D5070A">
          <w:t xml:space="preserve"> </w:t>
        </w:r>
      </w:ins>
      <w:ins w:id="59" w:author="CATT" w:date="2024-07-25T10:18:00Z">
        <w:r w:rsidR="00203138">
          <w:rPr>
            <w:rFonts w:hint="eastAsia"/>
            <w:lang w:eastAsia="zh-CN"/>
          </w:rPr>
          <w:t>are</w:t>
        </w:r>
      </w:ins>
      <w:ins w:id="60" w:author="CATT" w:date="2024-07-12T11:14:00Z">
        <w:r w:rsidRPr="00D5070A">
          <w:t xml:space="preserve"> linked for bandwidth aggregation</w:t>
        </w:r>
      </w:ins>
      <w:ins w:id="61" w:author="CATT" w:date="2024-07-25T14:24:00Z">
        <w:r w:rsidR="001E10CD">
          <w:rPr>
            <w:rFonts w:hint="eastAsia"/>
            <w:lang w:eastAsia="zh-CN"/>
          </w:rPr>
          <w:t xml:space="preserve"> for positioning</w:t>
        </w:r>
      </w:ins>
      <w:ins w:id="62" w:author="CATT" w:date="2024-07-12T11:14:00Z">
        <w:r w:rsidRPr="00D5070A">
          <w:t xml:space="preserve">, </w:t>
        </w:r>
      </w:ins>
      <w:ins w:id="63" w:author="CATT" w:date="2024-07-12T11:16:00Z">
        <w:r>
          <w:rPr>
            <w:rFonts w:hint="eastAsia"/>
            <w:lang w:eastAsia="zh-CN"/>
          </w:rPr>
          <w:t>the</w:t>
        </w:r>
      </w:ins>
      <w:ins w:id="64" w:author="CATT" w:date="2024-07-12T11:15:00Z">
        <w:r>
          <w:rPr>
            <w:rFonts w:hint="eastAsia"/>
            <w:lang w:eastAsia="zh-CN"/>
          </w:rPr>
          <w:t xml:space="preserve"> </w:t>
        </w:r>
      </w:ins>
      <w:ins w:id="65" w:author="CATT" w:date="2024-07-12T11:16:00Z">
        <w:r>
          <w:rPr>
            <w:rFonts w:hint="eastAsia"/>
            <w:lang w:eastAsia="zh-CN"/>
          </w:rPr>
          <w:t xml:space="preserve">UE is allowed </w:t>
        </w:r>
      </w:ins>
      <w:ins w:id="66" w:author="CATT" w:date="2024-07-12T11:15:00Z">
        <w:r>
          <w:rPr>
            <w:rFonts w:hint="eastAsia"/>
            <w:lang w:eastAsia="zh-CN"/>
          </w:rPr>
          <w:t>interruption</w:t>
        </w:r>
      </w:ins>
      <w:ins w:id="67" w:author="CATT" w:date="2024-07-12T11:16:00Z">
        <w:r>
          <w:rPr>
            <w:rFonts w:hint="eastAsia"/>
            <w:lang w:eastAsia="zh-CN"/>
          </w:rPr>
          <w:t>s</w:t>
        </w:r>
      </w:ins>
      <w:ins w:id="68" w:author="CATT" w:date="2024-07-12T11:15:00Z">
        <w:r>
          <w:rPr>
            <w:rFonts w:hint="eastAsia"/>
            <w:lang w:eastAsia="zh-CN"/>
          </w:rPr>
          <w:t xml:space="preserve"> </w:t>
        </w:r>
      </w:ins>
      <w:ins w:id="69" w:author="CATT" w:date="2024-07-12T11:16:00Z">
        <w:r>
          <w:rPr>
            <w:rFonts w:hint="eastAsia"/>
            <w:lang w:eastAsia="zh-CN"/>
          </w:rPr>
          <w:t xml:space="preserve">on </w:t>
        </w:r>
      </w:ins>
      <w:ins w:id="70" w:author="CATT" w:date="2024-07-25T14:25:00Z">
        <w:r w:rsidR="001E10CD">
          <w:rPr>
            <w:rFonts w:hint="eastAsia"/>
            <w:lang w:eastAsia="zh-CN"/>
          </w:rPr>
          <w:t>any active servin</w:t>
        </w:r>
        <w:r w:rsidR="00CD441F">
          <w:rPr>
            <w:rFonts w:hint="eastAsia"/>
            <w:lang w:eastAsia="zh-CN"/>
          </w:rPr>
          <w:t xml:space="preserve">g cell if UE is not capable of </w:t>
        </w:r>
      </w:ins>
      <w:ins w:id="71" w:author="CATT" w:date="2024-10-04T15:36:00Z">
        <w:r w:rsidR="00CD441F">
          <w:rPr>
            <w:rFonts w:hint="eastAsia"/>
            <w:lang w:eastAsia="zh-CN"/>
          </w:rPr>
          <w:t>p</w:t>
        </w:r>
      </w:ins>
      <w:ins w:id="72" w:author="CATT" w:date="2024-07-25T14:25:00Z">
        <w:r w:rsidR="001E10CD">
          <w:rPr>
            <w:rFonts w:hint="eastAsia"/>
            <w:lang w:eastAsia="zh-CN"/>
          </w:rPr>
          <w:t xml:space="preserve">er-FR gap, or on </w:t>
        </w:r>
      </w:ins>
      <w:ins w:id="73" w:author="CATT" w:date="2024-09-09T17:14:00Z">
        <w:r w:rsidR="009E59C5">
          <w:rPr>
            <w:rFonts w:hint="eastAsia"/>
            <w:lang w:eastAsia="zh-CN"/>
          </w:rPr>
          <w:t xml:space="preserve">any </w:t>
        </w:r>
      </w:ins>
      <w:ins w:id="74" w:author="CATT" w:date="2024-07-25T14:25:00Z">
        <w:r w:rsidR="001E10CD">
          <w:rPr>
            <w:rFonts w:hint="eastAsia"/>
            <w:lang w:eastAsia="zh-CN"/>
          </w:rPr>
          <w:t>active serving cell(s) in FR1</w:t>
        </w:r>
      </w:ins>
      <w:ins w:id="75" w:author="CATT" w:date="2024-09-09T17:12:00Z">
        <w:r w:rsidR="00B94BE2">
          <w:rPr>
            <w:rFonts w:hint="eastAsia"/>
            <w:lang w:eastAsia="zh-CN"/>
          </w:rPr>
          <w:t xml:space="preserve"> or FR2</w:t>
        </w:r>
      </w:ins>
      <w:ins w:id="76" w:author="CATT" w:date="2024-07-25T14:26:00Z">
        <w:r w:rsidR="00CD441F">
          <w:rPr>
            <w:rFonts w:hint="eastAsia"/>
            <w:lang w:eastAsia="zh-CN"/>
          </w:rPr>
          <w:t xml:space="preserve"> if UE is capable of </w:t>
        </w:r>
      </w:ins>
      <w:ins w:id="77" w:author="CATT" w:date="2024-10-04T15:36:00Z">
        <w:r w:rsidR="00CD441F">
          <w:rPr>
            <w:rFonts w:hint="eastAsia"/>
            <w:lang w:eastAsia="zh-CN"/>
          </w:rPr>
          <w:t>p</w:t>
        </w:r>
      </w:ins>
      <w:ins w:id="78" w:author="CATT" w:date="2024-07-25T14:26:00Z">
        <w:r w:rsidR="001E10CD">
          <w:rPr>
            <w:rFonts w:hint="eastAsia"/>
            <w:lang w:eastAsia="zh-CN"/>
          </w:rPr>
          <w:t>er-FR gap,</w:t>
        </w:r>
      </w:ins>
      <w:ins w:id="79" w:author="CATT" w:date="2024-07-25T14:25:00Z">
        <w:r w:rsidR="001E10CD">
          <w:rPr>
            <w:rFonts w:hint="eastAsia"/>
            <w:lang w:eastAsia="zh-CN"/>
          </w:rPr>
          <w:t xml:space="preserve"> </w:t>
        </w:r>
      </w:ins>
      <w:ins w:id="80" w:author="CATT" w:date="2024-07-12T11:16:00Z">
        <w:r>
          <w:rPr>
            <w:rFonts w:hint="eastAsia"/>
            <w:lang w:eastAsia="zh-CN"/>
          </w:rPr>
          <w:t xml:space="preserve">during </w:t>
        </w:r>
      </w:ins>
      <w:ins w:id="81" w:author="CATT" w:date="2024-07-25T14:26:00Z">
        <w:r w:rsidR="001E10CD">
          <w:rPr>
            <w:rFonts w:hint="eastAsia"/>
            <w:lang w:eastAsia="zh-CN"/>
          </w:rPr>
          <w:t>the</w:t>
        </w:r>
      </w:ins>
      <w:ins w:id="82" w:author="CATT" w:date="2024-07-12T11:17:00Z">
        <w:r>
          <w:rPr>
            <w:rFonts w:hint="eastAsia"/>
            <w:lang w:eastAsia="zh-CN"/>
          </w:rPr>
          <w:t xml:space="preserve"> guard period</w:t>
        </w:r>
      </w:ins>
      <w:ins w:id="83" w:author="CATT" w:date="2024-07-25T14:26:00Z">
        <w:r w:rsidR="001E10CD">
          <w:rPr>
            <w:rFonts w:hint="eastAsia"/>
            <w:lang w:eastAsia="zh-CN"/>
          </w:rPr>
          <w:t>s</w:t>
        </w:r>
      </w:ins>
      <w:ins w:id="84" w:author="CATT" w:date="2024-07-12T11:17:00Z">
        <w:r>
          <w:rPr>
            <w:rFonts w:hint="eastAsia"/>
            <w:lang w:eastAsia="zh-CN"/>
          </w:rPr>
          <w:t xml:space="preserve"> before and af</w:t>
        </w:r>
        <w:r w:rsidR="001E10CD">
          <w:rPr>
            <w:rFonts w:hint="eastAsia"/>
            <w:lang w:eastAsia="zh-CN"/>
          </w:rPr>
          <w:t>ter aggregated SRS transmission</w:t>
        </w:r>
      </w:ins>
      <w:ins w:id="85" w:author="CATT" w:date="2024-07-12T11:19:00Z">
        <w:r w:rsidR="00EB195A">
          <w:rPr>
            <w:rFonts w:hint="eastAsia"/>
            <w:lang w:eastAsia="zh-CN"/>
          </w:rPr>
          <w:t xml:space="preserve"> </w:t>
        </w:r>
      </w:ins>
      <w:ins w:id="86" w:author="CATT" w:date="2024-07-25T14:26:00Z">
        <w:r w:rsidR="001E10CD">
          <w:rPr>
            <w:rFonts w:hint="eastAsia"/>
            <w:lang w:eastAsia="zh-CN"/>
          </w:rPr>
          <w:t xml:space="preserve">and </w:t>
        </w:r>
      </w:ins>
      <w:ins w:id="87" w:author="CATT" w:date="2024-07-25T14:27:00Z">
        <w:r w:rsidR="001E10CD">
          <w:rPr>
            <w:rFonts w:hint="eastAsia"/>
            <w:lang w:eastAsia="zh-CN"/>
          </w:rPr>
          <w:t xml:space="preserve">the aggregated SRS transmission </w:t>
        </w:r>
      </w:ins>
      <w:ins w:id="88" w:author="CATT" w:date="2024-09-09T17:15:00Z">
        <w:r w:rsidR="00E27D34">
          <w:rPr>
            <w:rFonts w:hint="eastAsia"/>
            <w:lang w:eastAsia="zh-CN"/>
          </w:rPr>
          <w:t>duration</w:t>
        </w:r>
      </w:ins>
      <w:ins w:id="89" w:author="CATT" w:date="2024-09-09T17:33:00Z">
        <w:r w:rsidR="002D377E">
          <w:rPr>
            <w:rFonts w:hint="eastAsia"/>
            <w:lang w:eastAsia="zh-CN"/>
          </w:rPr>
          <w:t xml:space="preserve"> with up to X OFDM symbols</w:t>
        </w:r>
      </w:ins>
      <w:ins w:id="90" w:author="CATT" w:date="2024-09-09T17:37:00Z">
        <w:r w:rsidR="0005452B">
          <w:rPr>
            <w:rFonts w:hint="eastAsia"/>
            <w:lang w:eastAsia="zh-CN"/>
          </w:rPr>
          <w:t>, where X equals to (Y+Z)</w:t>
        </w:r>
      </w:ins>
      <w:ins w:id="91" w:author="CATT" w:date="2024-09-09T17:16:00Z">
        <w:r w:rsidR="00E27D34">
          <w:rPr>
            <w:rFonts w:hint="eastAsia"/>
            <w:lang w:eastAsia="zh-CN"/>
          </w:rPr>
          <w:t xml:space="preserve">. </w:t>
        </w:r>
      </w:ins>
    </w:p>
    <w:p w14:paraId="653E886C" w14:textId="3B15E40E" w:rsidR="007640F0" w:rsidRPr="00E27D34" w:rsidRDefault="00E27D34" w:rsidP="00EB195A">
      <w:pPr>
        <w:rPr>
          <w:ins w:id="92" w:author="CATT" w:date="2024-07-25T14:29:00Z"/>
          <w:lang w:eastAsia="zh-CN"/>
        </w:rPr>
      </w:pPr>
      <w:ins w:id="93" w:author="CATT" w:date="2024-09-09T17:16:00Z">
        <w:r>
          <w:rPr>
            <w:rFonts w:hint="eastAsia"/>
            <w:lang w:eastAsia="zh-CN"/>
          </w:rPr>
          <w:t xml:space="preserve">The </w:t>
        </w:r>
      </w:ins>
      <w:ins w:id="94" w:author="CATT" w:date="2024-09-09T17:21:00Z">
        <w:r>
          <w:rPr>
            <w:rFonts w:hint="eastAsia"/>
            <w:lang w:eastAsia="zh-CN"/>
          </w:rPr>
          <w:t xml:space="preserve">supported guard period is reported by UE via </w:t>
        </w:r>
        <w:r w:rsidRPr="00E27D34">
          <w:rPr>
            <w:rFonts w:hint="eastAsia"/>
            <w:i/>
            <w:lang w:eastAsia="zh-CN"/>
          </w:rPr>
          <w:t>guardPeriod</w:t>
        </w:r>
        <w:r>
          <w:rPr>
            <w:rFonts w:hint="eastAsia"/>
            <w:lang w:eastAsia="zh-CN"/>
          </w:rPr>
          <w:t xml:space="preserve"> in </w:t>
        </w:r>
      </w:ins>
      <w:ins w:id="95" w:author="CATT" w:date="2024-09-09T17:22:00Z">
        <w:r w:rsidRPr="007259BB">
          <w:rPr>
            <w:rFonts w:eastAsiaTheme="minorEastAsia" w:cs="Arial"/>
            <w:i/>
            <w:szCs w:val="18"/>
            <w:lang w:eastAsia="zh-CN"/>
          </w:rPr>
          <w:t>NR-UL-SRS-Capability</w:t>
        </w:r>
        <w:r>
          <w:rPr>
            <w:rFonts w:cs="Arial" w:hint="eastAsia"/>
            <w:szCs w:val="18"/>
            <w:lang w:eastAsia="zh-CN"/>
          </w:rPr>
          <w:t xml:space="preserve"> [</w:t>
        </w:r>
      </w:ins>
      <w:ins w:id="96" w:author="CATT" w:date="2024-09-09T17:23:00Z">
        <w:r>
          <w:rPr>
            <w:rFonts w:cs="Arial" w:hint="eastAsia"/>
            <w:szCs w:val="18"/>
            <w:lang w:eastAsia="zh-CN"/>
          </w:rPr>
          <w:t>34</w:t>
        </w:r>
      </w:ins>
      <w:ins w:id="97" w:author="CATT" w:date="2024-09-09T17:22:00Z">
        <w:r>
          <w:rPr>
            <w:rFonts w:cs="Arial" w:hint="eastAsia"/>
            <w:szCs w:val="18"/>
            <w:lang w:eastAsia="zh-CN"/>
          </w:rPr>
          <w:t xml:space="preserve">] and the total duration </w:t>
        </w:r>
      </w:ins>
      <w:ins w:id="98" w:author="CATT" w:date="2024-09-09T17:36:00Z">
        <w:r w:rsidR="00592184">
          <w:rPr>
            <w:rFonts w:cs="Arial" w:hint="eastAsia"/>
            <w:szCs w:val="18"/>
            <w:lang w:eastAsia="zh-CN"/>
          </w:rPr>
          <w:t xml:space="preserve">Y </w:t>
        </w:r>
      </w:ins>
      <w:ins w:id="99" w:author="CATT" w:date="2024-09-09T17:22:00Z">
        <w:r>
          <w:rPr>
            <w:rFonts w:cs="Arial" w:hint="eastAsia"/>
            <w:szCs w:val="18"/>
            <w:lang w:eastAsia="zh-CN"/>
          </w:rPr>
          <w:t xml:space="preserve">of </w:t>
        </w:r>
        <w:r>
          <w:rPr>
            <w:rFonts w:cs="Arial"/>
            <w:szCs w:val="18"/>
            <w:lang w:eastAsia="zh-CN"/>
          </w:rPr>
          <w:t>guard</w:t>
        </w:r>
        <w:r>
          <w:rPr>
            <w:rFonts w:cs="Arial" w:hint="eastAsia"/>
            <w:szCs w:val="18"/>
            <w:lang w:eastAsia="zh-CN"/>
          </w:rPr>
          <w:t xml:space="preserve"> periods before and after aggregated SRS transmission is conv</w:t>
        </w:r>
      </w:ins>
      <w:ins w:id="100" w:author="CATT" w:date="2024-09-09T17:23:00Z">
        <w:r>
          <w:rPr>
            <w:rFonts w:cs="Arial" w:hint="eastAsia"/>
            <w:szCs w:val="18"/>
            <w:lang w:eastAsia="zh-CN"/>
          </w:rPr>
          <w:t>erted into number of OFDM symbols in Table 8.2.2.2.21-1.</w:t>
        </w:r>
      </w:ins>
      <w:r w:rsidR="000F6B6A">
        <w:rPr>
          <w:rFonts w:cs="Arial" w:hint="eastAsia"/>
          <w:szCs w:val="18"/>
          <w:lang w:eastAsia="zh-CN"/>
        </w:rPr>
        <w:t xml:space="preserve"> </w:t>
      </w:r>
    </w:p>
    <w:p w14:paraId="63F0E710" w14:textId="54388DA6" w:rsidR="00E27D34" w:rsidRDefault="008C3819" w:rsidP="00907E25">
      <w:pPr>
        <w:pStyle w:val="TH"/>
        <w:rPr>
          <w:ins w:id="101" w:author="CATT" w:date="2024-09-09T17:24:00Z"/>
          <w:lang w:eastAsia="zh-CN"/>
        </w:rPr>
      </w:pPr>
      <w:ins w:id="102" w:author="CATT" w:date="2024-07-12T10:13:00Z">
        <w:r>
          <w:t xml:space="preserve">Table </w:t>
        </w:r>
        <w:r>
          <w:rPr>
            <w:rFonts w:hint="eastAsia"/>
            <w:lang w:eastAsia="zh-CN"/>
          </w:rPr>
          <w:t>8.2.2.2.21-1</w:t>
        </w:r>
        <w:r w:rsidR="00907E25" w:rsidRPr="00BE78B0">
          <w:t xml:space="preserve">: </w:t>
        </w:r>
      </w:ins>
      <w:ins w:id="103" w:author="CATT" w:date="2024-09-09T17:24:00Z">
        <w:r w:rsidR="00E27D34" w:rsidRPr="00E27D34">
          <w:t xml:space="preserve">Total duration </w:t>
        </w:r>
      </w:ins>
      <w:ins w:id="104" w:author="CATT" w:date="2024-09-09T17:36:00Z">
        <w:r w:rsidR="00592184">
          <w:rPr>
            <w:rFonts w:hint="eastAsia"/>
            <w:lang w:eastAsia="zh-CN"/>
          </w:rPr>
          <w:t xml:space="preserve">Y </w:t>
        </w:r>
      </w:ins>
      <w:ins w:id="105" w:author="CATT" w:date="2024-09-09T17:24:00Z">
        <w:r w:rsidR="00E27D34" w:rsidRPr="00E27D34">
          <w:t xml:space="preserve">of guard periods before and after </w:t>
        </w:r>
      </w:ins>
    </w:p>
    <w:p w14:paraId="71F24775" w14:textId="7D73D25F" w:rsidR="00907E25" w:rsidRDefault="00E27D34" w:rsidP="00907E25">
      <w:pPr>
        <w:pStyle w:val="TH"/>
        <w:rPr>
          <w:ins w:id="106" w:author="CATT" w:date="2024-09-09T17:25:00Z"/>
          <w:lang w:eastAsia="zh-CN"/>
        </w:rPr>
      </w:pPr>
      <w:proofErr w:type="gramStart"/>
      <w:ins w:id="107" w:author="CATT" w:date="2024-09-09T17:24:00Z">
        <w:r>
          <w:t>aggregated</w:t>
        </w:r>
        <w:proofErr w:type="gramEnd"/>
        <w:r>
          <w:t xml:space="preserve"> SRS transmission </w:t>
        </w:r>
        <w:r>
          <w:rPr>
            <w:rFonts w:hint="eastAsia"/>
            <w:lang w:eastAsia="zh-CN"/>
          </w:rPr>
          <w:t>(</w:t>
        </w:r>
        <w:r w:rsidRPr="00E27D34">
          <w:t>OFDM symbols</w:t>
        </w:r>
      </w:ins>
      <w:ins w:id="108" w:author="CATT" w:date="2024-07-12T10:13:00Z">
        <w:r w:rsidR="00907E25">
          <w:t>)</w:t>
        </w:r>
      </w:ins>
    </w:p>
    <w:tbl>
      <w:tblPr>
        <w:tblStyle w:val="af7"/>
        <w:tblW w:w="0" w:type="auto"/>
        <w:tblInd w:w="534" w:type="dxa"/>
        <w:tblLook w:val="04A0" w:firstRow="1" w:lastRow="0" w:firstColumn="1" w:lastColumn="0" w:noHBand="0" w:noVBand="1"/>
      </w:tblPr>
      <w:tblGrid>
        <w:gridCol w:w="1559"/>
        <w:gridCol w:w="1389"/>
        <w:gridCol w:w="1389"/>
        <w:gridCol w:w="1389"/>
        <w:gridCol w:w="1389"/>
        <w:gridCol w:w="1390"/>
      </w:tblGrid>
      <w:tr w:rsidR="001F45E7" w14:paraId="5E55D295" w14:textId="77777777" w:rsidTr="00A4002B">
        <w:trPr>
          <w:ins w:id="109" w:author="CATT" w:date="2024-09-09T17:26:00Z"/>
        </w:trPr>
        <w:tc>
          <w:tcPr>
            <w:tcW w:w="1559" w:type="dxa"/>
          </w:tcPr>
          <w:p w14:paraId="5BD419A7" w14:textId="77777777" w:rsidR="001F45E7" w:rsidRDefault="001F45E7" w:rsidP="001F45E7">
            <w:pPr>
              <w:pStyle w:val="TH"/>
              <w:spacing w:before="0" w:after="0"/>
              <w:rPr>
                <w:ins w:id="110" w:author="CATT" w:date="2024-09-09T17:26:00Z"/>
                <w:rFonts w:eastAsiaTheme="minorEastAsia"/>
                <w:lang w:eastAsia="zh-CN"/>
              </w:rPr>
            </w:pPr>
          </w:p>
        </w:tc>
        <w:tc>
          <w:tcPr>
            <w:tcW w:w="6946" w:type="dxa"/>
            <w:gridSpan w:val="5"/>
          </w:tcPr>
          <w:p w14:paraId="0581C456" w14:textId="4351966C" w:rsidR="001F45E7" w:rsidRPr="00A4002B" w:rsidRDefault="001F45E7" w:rsidP="001F45E7">
            <w:pPr>
              <w:pStyle w:val="TH"/>
              <w:spacing w:before="0" w:after="0"/>
              <w:rPr>
                <w:ins w:id="111" w:author="CATT" w:date="2024-09-09T17:26:00Z"/>
                <w:rFonts w:eastAsiaTheme="minorEastAsia"/>
                <w:lang w:eastAsia="zh-CN"/>
              </w:rPr>
            </w:pPr>
            <w:ins w:id="112" w:author="CATT" w:date="2024-09-09T17:26:00Z">
              <w:r w:rsidRPr="00A4002B">
                <w:rPr>
                  <w:rFonts w:eastAsiaTheme="minorEastAsia" w:hint="eastAsia"/>
                  <w:lang w:eastAsia="zh-CN"/>
                </w:rPr>
                <w:t>Guard period (us)</w:t>
              </w:r>
            </w:ins>
          </w:p>
        </w:tc>
      </w:tr>
      <w:tr w:rsidR="001F45E7" w14:paraId="2DF6836D" w14:textId="77777777" w:rsidTr="00A4002B">
        <w:trPr>
          <w:ins w:id="113" w:author="CATT" w:date="2024-09-09T17:26:00Z"/>
        </w:trPr>
        <w:tc>
          <w:tcPr>
            <w:tcW w:w="1559" w:type="dxa"/>
            <w:vAlign w:val="center"/>
          </w:tcPr>
          <w:p w14:paraId="1D7C98F0" w14:textId="10A15A3C" w:rsidR="001F45E7" w:rsidRPr="00A4002B" w:rsidRDefault="001F45E7" w:rsidP="001F45E7">
            <w:pPr>
              <w:pStyle w:val="TH"/>
              <w:spacing w:before="0" w:after="0"/>
              <w:rPr>
                <w:ins w:id="114" w:author="CATT" w:date="2024-09-09T17:26:00Z"/>
                <w:rFonts w:eastAsiaTheme="minorEastAsia"/>
                <w:lang w:eastAsia="zh-CN"/>
              </w:rPr>
            </w:pPr>
            <w:ins w:id="115" w:author="CATT" w:date="2024-09-09T17:26:00Z">
              <w:r w:rsidRPr="00A4002B">
                <w:rPr>
                  <w:rFonts w:eastAsiaTheme="minorEastAsia" w:hint="eastAsia"/>
                  <w:lang w:val="fr-FR" w:eastAsia="zh-CN"/>
                </w:rPr>
                <w:t xml:space="preserve">SCS of victim cell </w:t>
              </w:r>
              <w:r w:rsidRPr="00A4002B">
                <w:rPr>
                  <w:rFonts w:eastAsiaTheme="minorEastAsia" w:hint="eastAsia"/>
                  <w:lang w:eastAsia="zh-CN"/>
                </w:rPr>
                <w:t>(kHz)</w:t>
              </w:r>
            </w:ins>
          </w:p>
        </w:tc>
        <w:tc>
          <w:tcPr>
            <w:tcW w:w="1389" w:type="dxa"/>
            <w:vAlign w:val="center"/>
          </w:tcPr>
          <w:p w14:paraId="5003FDDD" w14:textId="190F76AF" w:rsidR="001F45E7" w:rsidRPr="00A4002B" w:rsidRDefault="001F45E7" w:rsidP="001F45E7">
            <w:pPr>
              <w:pStyle w:val="TH"/>
              <w:spacing w:before="0" w:after="0"/>
              <w:rPr>
                <w:ins w:id="116" w:author="CATT" w:date="2024-09-09T17:26:00Z"/>
                <w:rFonts w:eastAsiaTheme="minorEastAsia"/>
                <w:lang w:eastAsia="zh-CN"/>
              </w:rPr>
            </w:pPr>
            <w:ins w:id="117" w:author="CATT" w:date="2024-09-09T17:26:00Z">
              <w:r w:rsidRPr="00A4002B">
                <w:rPr>
                  <w:rFonts w:eastAsiaTheme="minorEastAsia" w:hint="eastAsia"/>
                  <w:lang w:eastAsia="zh-CN"/>
                </w:rPr>
                <w:t>0</w:t>
              </w:r>
            </w:ins>
          </w:p>
        </w:tc>
        <w:tc>
          <w:tcPr>
            <w:tcW w:w="1389" w:type="dxa"/>
            <w:vAlign w:val="center"/>
          </w:tcPr>
          <w:p w14:paraId="442ED67C" w14:textId="0148C49C" w:rsidR="001F45E7" w:rsidRPr="00A4002B" w:rsidRDefault="001F45E7" w:rsidP="001F45E7">
            <w:pPr>
              <w:pStyle w:val="TH"/>
              <w:spacing w:before="0" w:after="0"/>
              <w:rPr>
                <w:ins w:id="118" w:author="CATT" w:date="2024-09-09T17:26:00Z"/>
                <w:rFonts w:eastAsiaTheme="minorEastAsia"/>
                <w:lang w:eastAsia="zh-CN"/>
              </w:rPr>
            </w:pPr>
            <w:ins w:id="119" w:author="CATT" w:date="2024-09-09T17:26:00Z">
              <w:r w:rsidRPr="00A4002B">
                <w:rPr>
                  <w:rFonts w:eastAsiaTheme="minorEastAsia" w:hint="eastAsia"/>
                  <w:lang w:eastAsia="zh-CN"/>
                </w:rPr>
                <w:t>30</w:t>
              </w:r>
            </w:ins>
          </w:p>
        </w:tc>
        <w:tc>
          <w:tcPr>
            <w:tcW w:w="1389" w:type="dxa"/>
            <w:vAlign w:val="center"/>
          </w:tcPr>
          <w:p w14:paraId="53E72CA9" w14:textId="5FAB4E84" w:rsidR="001F45E7" w:rsidRPr="00A4002B" w:rsidRDefault="001F45E7" w:rsidP="001F45E7">
            <w:pPr>
              <w:pStyle w:val="TH"/>
              <w:spacing w:before="0" w:after="0"/>
              <w:rPr>
                <w:ins w:id="120" w:author="CATT" w:date="2024-09-09T17:26:00Z"/>
                <w:rFonts w:eastAsiaTheme="minorEastAsia"/>
                <w:lang w:eastAsia="zh-CN"/>
              </w:rPr>
            </w:pPr>
            <w:ins w:id="121" w:author="CATT" w:date="2024-09-09T17:26:00Z">
              <w:r w:rsidRPr="00A4002B">
                <w:rPr>
                  <w:rFonts w:eastAsiaTheme="minorEastAsia" w:hint="eastAsia"/>
                  <w:lang w:eastAsia="zh-CN"/>
                </w:rPr>
                <w:t>100</w:t>
              </w:r>
            </w:ins>
          </w:p>
        </w:tc>
        <w:tc>
          <w:tcPr>
            <w:tcW w:w="1389" w:type="dxa"/>
            <w:vAlign w:val="center"/>
          </w:tcPr>
          <w:p w14:paraId="66A93286" w14:textId="49F0007C" w:rsidR="001F45E7" w:rsidRPr="00A4002B" w:rsidRDefault="001F45E7" w:rsidP="001F45E7">
            <w:pPr>
              <w:pStyle w:val="TH"/>
              <w:spacing w:before="0" w:after="0"/>
              <w:rPr>
                <w:ins w:id="122" w:author="CATT" w:date="2024-09-09T17:26:00Z"/>
                <w:rFonts w:eastAsiaTheme="minorEastAsia"/>
                <w:lang w:eastAsia="zh-CN"/>
              </w:rPr>
            </w:pPr>
            <w:ins w:id="123" w:author="CATT" w:date="2024-09-09T17:26:00Z">
              <w:r w:rsidRPr="00A4002B">
                <w:rPr>
                  <w:rFonts w:eastAsiaTheme="minorEastAsia" w:hint="eastAsia"/>
                  <w:lang w:eastAsia="zh-CN"/>
                </w:rPr>
                <w:t>140</w:t>
              </w:r>
            </w:ins>
          </w:p>
        </w:tc>
        <w:tc>
          <w:tcPr>
            <w:tcW w:w="1390" w:type="dxa"/>
            <w:vAlign w:val="center"/>
          </w:tcPr>
          <w:p w14:paraId="04042470" w14:textId="174F74E2" w:rsidR="001F45E7" w:rsidRPr="00A4002B" w:rsidRDefault="001F45E7" w:rsidP="001F45E7">
            <w:pPr>
              <w:pStyle w:val="TH"/>
              <w:spacing w:before="0" w:after="0"/>
              <w:rPr>
                <w:ins w:id="124" w:author="CATT" w:date="2024-09-09T17:26:00Z"/>
                <w:rFonts w:eastAsiaTheme="minorEastAsia"/>
                <w:lang w:eastAsia="zh-CN"/>
              </w:rPr>
            </w:pPr>
            <w:ins w:id="125" w:author="CATT" w:date="2024-09-09T17:26:00Z">
              <w:r w:rsidRPr="00A4002B">
                <w:rPr>
                  <w:rFonts w:eastAsiaTheme="minorEastAsia" w:hint="eastAsia"/>
                  <w:lang w:eastAsia="zh-CN"/>
                </w:rPr>
                <w:t>200</w:t>
              </w:r>
            </w:ins>
          </w:p>
        </w:tc>
      </w:tr>
      <w:tr w:rsidR="001F45E7" w14:paraId="1A876BB0" w14:textId="77777777" w:rsidTr="00A4002B">
        <w:trPr>
          <w:ins w:id="126" w:author="CATT" w:date="2024-09-09T17:26:00Z"/>
        </w:trPr>
        <w:tc>
          <w:tcPr>
            <w:tcW w:w="1559" w:type="dxa"/>
          </w:tcPr>
          <w:p w14:paraId="651CC2EA" w14:textId="59301042" w:rsidR="001F45E7" w:rsidRPr="00A4002B" w:rsidRDefault="001F45E7" w:rsidP="001F45E7">
            <w:pPr>
              <w:pStyle w:val="TH"/>
              <w:spacing w:before="0" w:after="0"/>
              <w:rPr>
                <w:ins w:id="127" w:author="CATT" w:date="2024-09-09T17:26:00Z"/>
                <w:rFonts w:eastAsiaTheme="minorEastAsia"/>
                <w:lang w:eastAsia="zh-CN"/>
              </w:rPr>
            </w:pPr>
            <w:ins w:id="128" w:author="CATT" w:date="2024-09-09T17:26:00Z">
              <w:r w:rsidRPr="00A4002B">
                <w:rPr>
                  <w:rFonts w:eastAsiaTheme="minorEastAsia" w:hint="eastAsia"/>
                  <w:lang w:eastAsia="zh-CN"/>
                </w:rPr>
                <w:t>15</w:t>
              </w:r>
            </w:ins>
          </w:p>
        </w:tc>
        <w:tc>
          <w:tcPr>
            <w:tcW w:w="1389" w:type="dxa"/>
            <w:vMerge w:val="restart"/>
            <w:vAlign w:val="center"/>
          </w:tcPr>
          <w:p w14:paraId="1B6E6E71" w14:textId="23EC8E58" w:rsidR="001F45E7" w:rsidRPr="001F45E7" w:rsidRDefault="001F45E7" w:rsidP="001F45E7">
            <w:pPr>
              <w:pStyle w:val="TH"/>
              <w:spacing w:before="0" w:after="0"/>
              <w:rPr>
                <w:ins w:id="129" w:author="CATT" w:date="2024-09-09T17:26:00Z"/>
                <w:rFonts w:eastAsiaTheme="minorEastAsia"/>
                <w:b w:val="0"/>
                <w:lang w:eastAsia="zh-CN"/>
              </w:rPr>
            </w:pPr>
            <w:ins w:id="130" w:author="CATT" w:date="2024-09-09T17:26:00Z">
              <w:r w:rsidRPr="001F45E7">
                <w:rPr>
                  <w:rFonts w:eastAsiaTheme="minorEastAsia" w:hint="eastAsia"/>
                  <w:b w:val="0"/>
                  <w:lang w:eastAsia="zh-CN"/>
                </w:rPr>
                <w:t>0</w:t>
              </w:r>
            </w:ins>
          </w:p>
        </w:tc>
        <w:tc>
          <w:tcPr>
            <w:tcW w:w="1389" w:type="dxa"/>
            <w:vAlign w:val="center"/>
          </w:tcPr>
          <w:p w14:paraId="768F99F2" w14:textId="451D7BB1" w:rsidR="001F45E7" w:rsidRPr="001F45E7" w:rsidRDefault="001F45E7" w:rsidP="001F45E7">
            <w:pPr>
              <w:pStyle w:val="TH"/>
              <w:spacing w:before="0" w:after="0"/>
              <w:rPr>
                <w:ins w:id="131" w:author="CATT" w:date="2024-09-09T17:26:00Z"/>
                <w:rFonts w:eastAsiaTheme="minorEastAsia"/>
                <w:b w:val="0"/>
                <w:lang w:eastAsia="zh-CN"/>
              </w:rPr>
            </w:pPr>
            <w:ins w:id="132" w:author="CATT" w:date="2024-09-09T17:26:00Z">
              <w:r w:rsidRPr="001F45E7">
                <w:rPr>
                  <w:rFonts w:eastAsiaTheme="minorEastAsia" w:hint="eastAsia"/>
                  <w:b w:val="0"/>
                  <w:lang w:eastAsia="zh-CN"/>
                </w:rPr>
                <w:t>1</w:t>
              </w:r>
            </w:ins>
          </w:p>
        </w:tc>
        <w:tc>
          <w:tcPr>
            <w:tcW w:w="1389" w:type="dxa"/>
            <w:vAlign w:val="center"/>
          </w:tcPr>
          <w:p w14:paraId="7E11E241" w14:textId="171F1835" w:rsidR="001F45E7" w:rsidRPr="001F45E7" w:rsidRDefault="001F45E7" w:rsidP="001F45E7">
            <w:pPr>
              <w:pStyle w:val="TH"/>
              <w:spacing w:before="0" w:after="0"/>
              <w:rPr>
                <w:ins w:id="133" w:author="CATT" w:date="2024-09-09T17:26:00Z"/>
                <w:rFonts w:eastAsiaTheme="minorEastAsia"/>
                <w:b w:val="0"/>
                <w:lang w:eastAsia="zh-CN"/>
              </w:rPr>
            </w:pPr>
            <w:ins w:id="134" w:author="CATT" w:date="2024-09-09T17:26:00Z">
              <w:r w:rsidRPr="001F45E7">
                <w:rPr>
                  <w:rFonts w:eastAsiaTheme="minorEastAsia" w:hint="eastAsia"/>
                  <w:b w:val="0"/>
                  <w:lang w:eastAsia="zh-CN"/>
                </w:rPr>
                <w:t>3</w:t>
              </w:r>
            </w:ins>
          </w:p>
        </w:tc>
        <w:tc>
          <w:tcPr>
            <w:tcW w:w="1389" w:type="dxa"/>
            <w:vAlign w:val="center"/>
          </w:tcPr>
          <w:p w14:paraId="0F21D5DF" w14:textId="1EF07A1B" w:rsidR="001F45E7" w:rsidRPr="001F45E7" w:rsidRDefault="001F45E7" w:rsidP="001F45E7">
            <w:pPr>
              <w:pStyle w:val="TH"/>
              <w:spacing w:before="0" w:after="0"/>
              <w:rPr>
                <w:ins w:id="135" w:author="CATT" w:date="2024-09-09T17:26:00Z"/>
                <w:rFonts w:eastAsiaTheme="minorEastAsia"/>
                <w:b w:val="0"/>
                <w:lang w:eastAsia="zh-CN"/>
              </w:rPr>
            </w:pPr>
            <w:ins w:id="136" w:author="CATT" w:date="2024-09-09T17:26:00Z">
              <w:r w:rsidRPr="001F45E7">
                <w:rPr>
                  <w:rFonts w:eastAsiaTheme="minorEastAsia" w:hint="eastAsia"/>
                  <w:b w:val="0"/>
                  <w:lang w:eastAsia="zh-CN"/>
                </w:rPr>
                <w:t>4</w:t>
              </w:r>
            </w:ins>
          </w:p>
        </w:tc>
        <w:tc>
          <w:tcPr>
            <w:tcW w:w="1390" w:type="dxa"/>
            <w:vAlign w:val="center"/>
          </w:tcPr>
          <w:p w14:paraId="2016820A" w14:textId="0A8910EA" w:rsidR="001F45E7" w:rsidRPr="001F45E7" w:rsidRDefault="001F45E7" w:rsidP="001F45E7">
            <w:pPr>
              <w:pStyle w:val="TH"/>
              <w:spacing w:before="0" w:after="0"/>
              <w:rPr>
                <w:ins w:id="137" w:author="CATT" w:date="2024-09-09T17:26:00Z"/>
                <w:rFonts w:eastAsiaTheme="minorEastAsia"/>
                <w:b w:val="0"/>
                <w:lang w:eastAsia="zh-CN"/>
              </w:rPr>
            </w:pPr>
            <w:ins w:id="138" w:author="CATT" w:date="2024-09-09T17:26:00Z">
              <w:r w:rsidRPr="001F45E7">
                <w:rPr>
                  <w:rFonts w:eastAsiaTheme="minorEastAsia" w:hint="eastAsia"/>
                  <w:b w:val="0"/>
                  <w:lang w:eastAsia="zh-CN"/>
                </w:rPr>
                <w:t>6</w:t>
              </w:r>
            </w:ins>
          </w:p>
        </w:tc>
      </w:tr>
      <w:tr w:rsidR="001F45E7" w14:paraId="498DEF2A" w14:textId="77777777" w:rsidTr="00A4002B">
        <w:trPr>
          <w:ins w:id="139" w:author="CATT" w:date="2024-09-09T17:26:00Z"/>
        </w:trPr>
        <w:tc>
          <w:tcPr>
            <w:tcW w:w="1559" w:type="dxa"/>
          </w:tcPr>
          <w:p w14:paraId="583AFF4D" w14:textId="475A8FD6" w:rsidR="001F45E7" w:rsidRPr="00A4002B" w:rsidRDefault="001F45E7" w:rsidP="001F45E7">
            <w:pPr>
              <w:pStyle w:val="TH"/>
              <w:spacing w:before="0" w:after="0"/>
              <w:rPr>
                <w:ins w:id="140" w:author="CATT" w:date="2024-09-09T17:26:00Z"/>
                <w:rFonts w:eastAsiaTheme="minorEastAsia"/>
                <w:lang w:eastAsia="zh-CN"/>
              </w:rPr>
            </w:pPr>
            <w:ins w:id="141" w:author="CATT" w:date="2024-09-09T17:26:00Z">
              <w:r w:rsidRPr="00A4002B">
                <w:rPr>
                  <w:rFonts w:eastAsiaTheme="minorEastAsia" w:hint="eastAsia"/>
                  <w:lang w:eastAsia="zh-CN"/>
                </w:rPr>
                <w:t>30</w:t>
              </w:r>
            </w:ins>
          </w:p>
        </w:tc>
        <w:tc>
          <w:tcPr>
            <w:tcW w:w="1389" w:type="dxa"/>
            <w:vMerge/>
            <w:vAlign w:val="center"/>
          </w:tcPr>
          <w:p w14:paraId="6A6107EF" w14:textId="77777777" w:rsidR="001F45E7" w:rsidRPr="001F45E7" w:rsidRDefault="001F45E7" w:rsidP="001F45E7">
            <w:pPr>
              <w:pStyle w:val="TH"/>
              <w:spacing w:before="0" w:after="0"/>
              <w:rPr>
                <w:ins w:id="142" w:author="CATT" w:date="2024-09-09T17:26:00Z"/>
                <w:rFonts w:eastAsiaTheme="minorEastAsia"/>
                <w:b w:val="0"/>
                <w:lang w:eastAsia="zh-CN"/>
              </w:rPr>
            </w:pPr>
          </w:p>
        </w:tc>
        <w:tc>
          <w:tcPr>
            <w:tcW w:w="1389" w:type="dxa"/>
            <w:vAlign w:val="center"/>
          </w:tcPr>
          <w:p w14:paraId="277A494C" w14:textId="784CF2BC" w:rsidR="001F45E7" w:rsidRPr="001F45E7" w:rsidRDefault="001F45E7" w:rsidP="001F45E7">
            <w:pPr>
              <w:pStyle w:val="TH"/>
              <w:spacing w:before="0" w:after="0"/>
              <w:rPr>
                <w:ins w:id="143" w:author="CATT" w:date="2024-09-09T17:26:00Z"/>
                <w:rFonts w:eastAsiaTheme="minorEastAsia"/>
                <w:b w:val="0"/>
                <w:lang w:eastAsia="zh-CN"/>
              </w:rPr>
            </w:pPr>
            <w:ins w:id="144" w:author="CATT" w:date="2024-09-09T17:26:00Z">
              <w:r w:rsidRPr="001F45E7">
                <w:rPr>
                  <w:rFonts w:eastAsiaTheme="minorEastAsia" w:hint="eastAsia"/>
                  <w:b w:val="0"/>
                  <w:lang w:eastAsia="zh-CN"/>
                </w:rPr>
                <w:t>2</w:t>
              </w:r>
            </w:ins>
          </w:p>
        </w:tc>
        <w:tc>
          <w:tcPr>
            <w:tcW w:w="1389" w:type="dxa"/>
            <w:vAlign w:val="center"/>
          </w:tcPr>
          <w:p w14:paraId="195AAA8D" w14:textId="3B090903" w:rsidR="001F45E7" w:rsidRPr="001F45E7" w:rsidRDefault="001F45E7" w:rsidP="001F45E7">
            <w:pPr>
              <w:pStyle w:val="TH"/>
              <w:spacing w:before="0" w:after="0"/>
              <w:rPr>
                <w:ins w:id="145" w:author="CATT" w:date="2024-09-09T17:26:00Z"/>
                <w:rFonts w:eastAsiaTheme="minorEastAsia"/>
                <w:b w:val="0"/>
                <w:lang w:eastAsia="zh-CN"/>
              </w:rPr>
            </w:pPr>
            <w:ins w:id="146" w:author="CATT" w:date="2024-09-09T17:26:00Z">
              <w:r w:rsidRPr="001F45E7">
                <w:rPr>
                  <w:rFonts w:eastAsiaTheme="minorEastAsia" w:hint="eastAsia"/>
                  <w:b w:val="0"/>
                  <w:lang w:eastAsia="zh-CN"/>
                </w:rPr>
                <w:t>6</w:t>
              </w:r>
            </w:ins>
          </w:p>
        </w:tc>
        <w:tc>
          <w:tcPr>
            <w:tcW w:w="1389" w:type="dxa"/>
            <w:vAlign w:val="center"/>
          </w:tcPr>
          <w:p w14:paraId="464D90B4" w14:textId="64AB9586" w:rsidR="001F45E7" w:rsidRPr="001F45E7" w:rsidRDefault="001F45E7" w:rsidP="001F45E7">
            <w:pPr>
              <w:pStyle w:val="TH"/>
              <w:spacing w:before="0" w:after="0"/>
              <w:rPr>
                <w:ins w:id="147" w:author="CATT" w:date="2024-09-09T17:26:00Z"/>
                <w:rFonts w:eastAsiaTheme="minorEastAsia"/>
                <w:b w:val="0"/>
                <w:lang w:eastAsia="zh-CN"/>
              </w:rPr>
            </w:pPr>
            <w:ins w:id="148" w:author="CATT" w:date="2024-09-09T17:26:00Z">
              <w:r w:rsidRPr="001F45E7">
                <w:rPr>
                  <w:rFonts w:eastAsiaTheme="minorEastAsia" w:hint="eastAsia"/>
                  <w:b w:val="0"/>
                  <w:lang w:eastAsia="zh-CN"/>
                </w:rPr>
                <w:t>8</w:t>
              </w:r>
            </w:ins>
          </w:p>
        </w:tc>
        <w:tc>
          <w:tcPr>
            <w:tcW w:w="1390" w:type="dxa"/>
            <w:vAlign w:val="center"/>
          </w:tcPr>
          <w:p w14:paraId="28B52D0C" w14:textId="259422ED" w:rsidR="001F45E7" w:rsidRPr="001F45E7" w:rsidRDefault="001F45E7" w:rsidP="001F45E7">
            <w:pPr>
              <w:pStyle w:val="TH"/>
              <w:spacing w:before="0" w:after="0"/>
              <w:rPr>
                <w:ins w:id="149" w:author="CATT" w:date="2024-09-09T17:26:00Z"/>
                <w:rFonts w:eastAsiaTheme="minorEastAsia"/>
                <w:b w:val="0"/>
                <w:lang w:eastAsia="zh-CN"/>
              </w:rPr>
            </w:pPr>
            <w:ins w:id="150" w:author="CATT" w:date="2024-09-09T17:26:00Z">
              <w:r w:rsidRPr="001F45E7">
                <w:rPr>
                  <w:rFonts w:eastAsiaTheme="minorEastAsia" w:hint="eastAsia"/>
                  <w:b w:val="0"/>
                  <w:lang w:eastAsia="zh-CN"/>
                </w:rPr>
                <w:t>12</w:t>
              </w:r>
            </w:ins>
          </w:p>
        </w:tc>
      </w:tr>
      <w:tr w:rsidR="001F45E7" w14:paraId="39BC4C0C" w14:textId="77777777" w:rsidTr="00A4002B">
        <w:trPr>
          <w:ins w:id="151" w:author="CATT" w:date="2024-09-09T17:26:00Z"/>
        </w:trPr>
        <w:tc>
          <w:tcPr>
            <w:tcW w:w="1559" w:type="dxa"/>
          </w:tcPr>
          <w:p w14:paraId="651CF4DF" w14:textId="3F0CB17E" w:rsidR="001F45E7" w:rsidRPr="00A4002B" w:rsidRDefault="001F45E7" w:rsidP="001F45E7">
            <w:pPr>
              <w:pStyle w:val="TH"/>
              <w:spacing w:before="0" w:after="0"/>
              <w:rPr>
                <w:ins w:id="152" w:author="CATT" w:date="2024-09-09T17:26:00Z"/>
                <w:rFonts w:eastAsiaTheme="minorEastAsia"/>
                <w:lang w:eastAsia="zh-CN"/>
              </w:rPr>
            </w:pPr>
            <w:ins w:id="153" w:author="CATT" w:date="2024-09-09T17:26:00Z">
              <w:r w:rsidRPr="00A4002B">
                <w:rPr>
                  <w:rFonts w:eastAsiaTheme="minorEastAsia" w:hint="eastAsia"/>
                  <w:lang w:eastAsia="zh-CN"/>
                </w:rPr>
                <w:t>60</w:t>
              </w:r>
            </w:ins>
          </w:p>
        </w:tc>
        <w:tc>
          <w:tcPr>
            <w:tcW w:w="1389" w:type="dxa"/>
            <w:vMerge/>
            <w:vAlign w:val="center"/>
          </w:tcPr>
          <w:p w14:paraId="22EB0E51" w14:textId="77777777" w:rsidR="001F45E7" w:rsidRPr="001F45E7" w:rsidRDefault="001F45E7" w:rsidP="001F45E7">
            <w:pPr>
              <w:pStyle w:val="TH"/>
              <w:spacing w:before="0" w:after="0"/>
              <w:rPr>
                <w:ins w:id="154" w:author="CATT" w:date="2024-09-09T17:26:00Z"/>
                <w:rFonts w:eastAsiaTheme="minorEastAsia"/>
                <w:b w:val="0"/>
                <w:lang w:eastAsia="zh-CN"/>
              </w:rPr>
            </w:pPr>
          </w:p>
        </w:tc>
        <w:tc>
          <w:tcPr>
            <w:tcW w:w="1389" w:type="dxa"/>
            <w:vAlign w:val="center"/>
          </w:tcPr>
          <w:p w14:paraId="2E910435" w14:textId="65020EFB" w:rsidR="001F45E7" w:rsidRPr="001F45E7" w:rsidRDefault="001F45E7" w:rsidP="001F45E7">
            <w:pPr>
              <w:pStyle w:val="TH"/>
              <w:spacing w:before="0" w:after="0"/>
              <w:rPr>
                <w:ins w:id="155" w:author="CATT" w:date="2024-09-09T17:26:00Z"/>
                <w:rFonts w:eastAsiaTheme="minorEastAsia"/>
                <w:b w:val="0"/>
                <w:lang w:eastAsia="zh-CN"/>
              </w:rPr>
            </w:pPr>
            <w:ins w:id="156" w:author="CATT" w:date="2024-09-09T17:26:00Z">
              <w:r w:rsidRPr="001F45E7">
                <w:rPr>
                  <w:rFonts w:eastAsiaTheme="minorEastAsia" w:hint="eastAsia"/>
                  <w:b w:val="0"/>
                  <w:lang w:eastAsia="zh-CN"/>
                </w:rPr>
                <w:t>4</w:t>
              </w:r>
            </w:ins>
          </w:p>
        </w:tc>
        <w:tc>
          <w:tcPr>
            <w:tcW w:w="1389" w:type="dxa"/>
            <w:vAlign w:val="center"/>
          </w:tcPr>
          <w:p w14:paraId="0C5B235F" w14:textId="1B0595B8" w:rsidR="001F45E7" w:rsidRPr="001F45E7" w:rsidRDefault="001F45E7" w:rsidP="001F45E7">
            <w:pPr>
              <w:pStyle w:val="TH"/>
              <w:spacing w:before="0" w:after="0"/>
              <w:rPr>
                <w:ins w:id="157" w:author="CATT" w:date="2024-09-09T17:26:00Z"/>
                <w:rFonts w:eastAsiaTheme="minorEastAsia"/>
                <w:b w:val="0"/>
                <w:lang w:eastAsia="zh-CN"/>
              </w:rPr>
            </w:pPr>
            <w:ins w:id="158" w:author="CATT" w:date="2024-09-09T17:26:00Z">
              <w:r w:rsidRPr="001F45E7">
                <w:rPr>
                  <w:rFonts w:eastAsiaTheme="minorEastAsia" w:hint="eastAsia"/>
                  <w:b w:val="0"/>
                  <w:lang w:eastAsia="zh-CN"/>
                </w:rPr>
                <w:t>12</w:t>
              </w:r>
            </w:ins>
          </w:p>
        </w:tc>
        <w:tc>
          <w:tcPr>
            <w:tcW w:w="1389" w:type="dxa"/>
            <w:vAlign w:val="center"/>
          </w:tcPr>
          <w:p w14:paraId="1F68BD3E" w14:textId="404D61DA" w:rsidR="001F45E7" w:rsidRPr="001F45E7" w:rsidRDefault="001F45E7" w:rsidP="001F45E7">
            <w:pPr>
              <w:pStyle w:val="TH"/>
              <w:spacing w:before="0" w:after="0"/>
              <w:rPr>
                <w:ins w:id="159" w:author="CATT" w:date="2024-09-09T17:26:00Z"/>
                <w:rFonts w:eastAsiaTheme="minorEastAsia"/>
                <w:b w:val="0"/>
                <w:lang w:eastAsia="zh-CN"/>
              </w:rPr>
            </w:pPr>
            <w:ins w:id="160" w:author="CATT" w:date="2024-09-09T17:26:00Z">
              <w:r w:rsidRPr="001F45E7">
                <w:rPr>
                  <w:rFonts w:eastAsiaTheme="minorEastAsia" w:hint="eastAsia"/>
                  <w:b w:val="0"/>
                  <w:lang w:eastAsia="zh-CN"/>
                </w:rPr>
                <w:t>16</w:t>
              </w:r>
            </w:ins>
          </w:p>
        </w:tc>
        <w:tc>
          <w:tcPr>
            <w:tcW w:w="1390" w:type="dxa"/>
            <w:vAlign w:val="center"/>
          </w:tcPr>
          <w:p w14:paraId="1030C32D" w14:textId="73AFAFE6" w:rsidR="001F45E7" w:rsidRPr="001F45E7" w:rsidRDefault="001F45E7" w:rsidP="001F45E7">
            <w:pPr>
              <w:pStyle w:val="TH"/>
              <w:spacing w:before="0" w:after="0"/>
              <w:rPr>
                <w:ins w:id="161" w:author="CATT" w:date="2024-09-09T17:26:00Z"/>
                <w:rFonts w:eastAsiaTheme="minorEastAsia"/>
                <w:b w:val="0"/>
                <w:lang w:eastAsia="zh-CN"/>
              </w:rPr>
            </w:pPr>
            <w:ins w:id="162" w:author="CATT" w:date="2024-09-09T17:26:00Z">
              <w:r w:rsidRPr="001F45E7">
                <w:rPr>
                  <w:rFonts w:eastAsiaTheme="minorEastAsia" w:hint="eastAsia"/>
                  <w:b w:val="0"/>
                  <w:lang w:eastAsia="zh-CN"/>
                </w:rPr>
                <w:t>23</w:t>
              </w:r>
            </w:ins>
          </w:p>
        </w:tc>
      </w:tr>
      <w:tr w:rsidR="001F45E7" w14:paraId="01002F48" w14:textId="77777777" w:rsidTr="00A4002B">
        <w:trPr>
          <w:ins w:id="163" w:author="CATT" w:date="2024-09-09T17:26:00Z"/>
        </w:trPr>
        <w:tc>
          <w:tcPr>
            <w:tcW w:w="1559" w:type="dxa"/>
          </w:tcPr>
          <w:p w14:paraId="07BE32C4" w14:textId="35FC043D" w:rsidR="001F45E7" w:rsidRPr="00A4002B" w:rsidRDefault="001F45E7" w:rsidP="001F45E7">
            <w:pPr>
              <w:pStyle w:val="TH"/>
              <w:spacing w:before="0" w:after="0"/>
              <w:rPr>
                <w:ins w:id="164" w:author="CATT" w:date="2024-09-09T17:26:00Z"/>
                <w:rFonts w:eastAsiaTheme="minorEastAsia"/>
                <w:lang w:eastAsia="zh-CN"/>
              </w:rPr>
            </w:pPr>
            <w:ins w:id="165" w:author="CATT" w:date="2024-09-09T17:26:00Z">
              <w:r w:rsidRPr="00A4002B">
                <w:rPr>
                  <w:rFonts w:eastAsiaTheme="minorEastAsia" w:hint="eastAsia"/>
                  <w:lang w:eastAsia="zh-CN"/>
                </w:rPr>
                <w:t>120</w:t>
              </w:r>
            </w:ins>
          </w:p>
        </w:tc>
        <w:tc>
          <w:tcPr>
            <w:tcW w:w="1389" w:type="dxa"/>
            <w:vMerge/>
            <w:vAlign w:val="center"/>
          </w:tcPr>
          <w:p w14:paraId="26AE4AD8" w14:textId="77777777" w:rsidR="001F45E7" w:rsidRPr="001F45E7" w:rsidRDefault="001F45E7" w:rsidP="001F45E7">
            <w:pPr>
              <w:pStyle w:val="TH"/>
              <w:spacing w:before="0" w:after="0"/>
              <w:rPr>
                <w:ins w:id="166" w:author="CATT" w:date="2024-09-09T17:26:00Z"/>
                <w:rFonts w:eastAsiaTheme="minorEastAsia"/>
                <w:b w:val="0"/>
                <w:lang w:eastAsia="zh-CN"/>
              </w:rPr>
            </w:pPr>
          </w:p>
        </w:tc>
        <w:tc>
          <w:tcPr>
            <w:tcW w:w="1389" w:type="dxa"/>
            <w:vAlign w:val="center"/>
          </w:tcPr>
          <w:p w14:paraId="0779F872" w14:textId="203B7167" w:rsidR="001F45E7" w:rsidRPr="001F45E7" w:rsidRDefault="001F45E7" w:rsidP="001F45E7">
            <w:pPr>
              <w:pStyle w:val="TH"/>
              <w:spacing w:before="0" w:after="0"/>
              <w:rPr>
                <w:ins w:id="167" w:author="CATT" w:date="2024-09-09T17:26:00Z"/>
                <w:rFonts w:eastAsiaTheme="minorEastAsia"/>
                <w:b w:val="0"/>
                <w:lang w:eastAsia="zh-CN"/>
              </w:rPr>
            </w:pPr>
            <w:ins w:id="168" w:author="CATT" w:date="2024-09-09T17:26:00Z">
              <w:r w:rsidRPr="001F45E7">
                <w:rPr>
                  <w:rFonts w:eastAsiaTheme="minorEastAsia" w:hint="eastAsia"/>
                  <w:b w:val="0"/>
                  <w:lang w:eastAsia="zh-CN"/>
                </w:rPr>
                <w:t>7</w:t>
              </w:r>
            </w:ins>
          </w:p>
        </w:tc>
        <w:tc>
          <w:tcPr>
            <w:tcW w:w="1389" w:type="dxa"/>
            <w:vAlign w:val="center"/>
          </w:tcPr>
          <w:p w14:paraId="6D3CD4D3" w14:textId="237A3CB5" w:rsidR="001F45E7" w:rsidRPr="001F45E7" w:rsidRDefault="001F45E7" w:rsidP="001F45E7">
            <w:pPr>
              <w:pStyle w:val="TH"/>
              <w:spacing w:before="0" w:after="0"/>
              <w:rPr>
                <w:ins w:id="169" w:author="CATT" w:date="2024-09-09T17:26:00Z"/>
                <w:rFonts w:eastAsiaTheme="minorEastAsia"/>
                <w:b w:val="0"/>
                <w:lang w:eastAsia="zh-CN"/>
              </w:rPr>
            </w:pPr>
            <w:ins w:id="170" w:author="CATT" w:date="2024-09-09T17:26:00Z">
              <w:r w:rsidRPr="001F45E7">
                <w:rPr>
                  <w:rFonts w:eastAsiaTheme="minorEastAsia" w:hint="eastAsia"/>
                  <w:b w:val="0"/>
                  <w:lang w:eastAsia="zh-CN"/>
                </w:rPr>
                <w:t>23</w:t>
              </w:r>
            </w:ins>
          </w:p>
        </w:tc>
        <w:tc>
          <w:tcPr>
            <w:tcW w:w="1389" w:type="dxa"/>
            <w:vAlign w:val="center"/>
          </w:tcPr>
          <w:p w14:paraId="51BD9152" w14:textId="2377BFC0" w:rsidR="001F45E7" w:rsidRPr="001F45E7" w:rsidRDefault="001F45E7" w:rsidP="001F45E7">
            <w:pPr>
              <w:pStyle w:val="TH"/>
              <w:spacing w:before="0" w:after="0"/>
              <w:rPr>
                <w:ins w:id="171" w:author="CATT" w:date="2024-09-09T17:26:00Z"/>
                <w:rFonts w:eastAsiaTheme="minorEastAsia"/>
                <w:b w:val="0"/>
                <w:lang w:eastAsia="zh-CN"/>
              </w:rPr>
            </w:pPr>
            <w:ins w:id="172" w:author="CATT" w:date="2024-09-09T17:26:00Z">
              <w:r w:rsidRPr="001F45E7">
                <w:rPr>
                  <w:rFonts w:eastAsiaTheme="minorEastAsia" w:hint="eastAsia"/>
                  <w:b w:val="0"/>
                  <w:lang w:eastAsia="zh-CN"/>
                </w:rPr>
                <w:t>32</w:t>
              </w:r>
            </w:ins>
          </w:p>
        </w:tc>
        <w:tc>
          <w:tcPr>
            <w:tcW w:w="1390" w:type="dxa"/>
            <w:vAlign w:val="center"/>
          </w:tcPr>
          <w:p w14:paraId="707CDB91" w14:textId="4403F3FA" w:rsidR="001F45E7" w:rsidRPr="001F45E7" w:rsidRDefault="001F45E7" w:rsidP="001F45E7">
            <w:pPr>
              <w:pStyle w:val="TH"/>
              <w:spacing w:before="0" w:after="0"/>
              <w:rPr>
                <w:ins w:id="173" w:author="CATT" w:date="2024-09-09T17:26:00Z"/>
                <w:rFonts w:eastAsiaTheme="minorEastAsia"/>
                <w:b w:val="0"/>
                <w:lang w:eastAsia="zh-CN"/>
              </w:rPr>
            </w:pPr>
            <w:ins w:id="174" w:author="CATT" w:date="2024-09-09T17:26:00Z">
              <w:r w:rsidRPr="001F45E7">
                <w:rPr>
                  <w:rFonts w:eastAsiaTheme="minorEastAsia" w:hint="eastAsia"/>
                  <w:b w:val="0"/>
                  <w:lang w:eastAsia="zh-CN"/>
                </w:rPr>
                <w:t>45</w:t>
              </w:r>
            </w:ins>
          </w:p>
        </w:tc>
      </w:tr>
      <w:tr w:rsidR="001F45E7" w14:paraId="56DA2914" w14:textId="77777777" w:rsidTr="00A4002B">
        <w:trPr>
          <w:ins w:id="175" w:author="CATT" w:date="2024-09-09T17:26:00Z"/>
        </w:trPr>
        <w:tc>
          <w:tcPr>
            <w:tcW w:w="1559" w:type="dxa"/>
          </w:tcPr>
          <w:p w14:paraId="7F229C51" w14:textId="66B3A5BE" w:rsidR="001F45E7" w:rsidRPr="00A4002B" w:rsidRDefault="001F45E7" w:rsidP="001F45E7">
            <w:pPr>
              <w:pStyle w:val="TH"/>
              <w:spacing w:before="0" w:after="0"/>
              <w:rPr>
                <w:ins w:id="176" w:author="CATT" w:date="2024-09-09T17:26:00Z"/>
                <w:rFonts w:eastAsiaTheme="minorEastAsia"/>
                <w:lang w:eastAsia="zh-CN"/>
              </w:rPr>
            </w:pPr>
            <w:ins w:id="177" w:author="CATT" w:date="2024-09-09T17:26:00Z">
              <w:r w:rsidRPr="00A4002B">
                <w:rPr>
                  <w:rFonts w:eastAsiaTheme="minorEastAsia" w:hint="eastAsia"/>
                  <w:lang w:eastAsia="zh-CN"/>
                </w:rPr>
                <w:t>480</w:t>
              </w:r>
            </w:ins>
          </w:p>
        </w:tc>
        <w:tc>
          <w:tcPr>
            <w:tcW w:w="1389" w:type="dxa"/>
            <w:vMerge/>
            <w:vAlign w:val="center"/>
          </w:tcPr>
          <w:p w14:paraId="6DD3D459" w14:textId="77777777" w:rsidR="001F45E7" w:rsidRPr="001F45E7" w:rsidRDefault="001F45E7" w:rsidP="001F45E7">
            <w:pPr>
              <w:pStyle w:val="TH"/>
              <w:spacing w:before="0" w:after="0"/>
              <w:rPr>
                <w:ins w:id="178" w:author="CATT" w:date="2024-09-09T17:26:00Z"/>
                <w:rFonts w:eastAsiaTheme="minorEastAsia"/>
                <w:b w:val="0"/>
                <w:lang w:eastAsia="zh-CN"/>
              </w:rPr>
            </w:pPr>
          </w:p>
        </w:tc>
        <w:tc>
          <w:tcPr>
            <w:tcW w:w="1389" w:type="dxa"/>
            <w:vAlign w:val="center"/>
          </w:tcPr>
          <w:p w14:paraId="7286488C" w14:textId="14EA67C2" w:rsidR="001F45E7" w:rsidRPr="001F45E7" w:rsidRDefault="001F45E7" w:rsidP="001F45E7">
            <w:pPr>
              <w:pStyle w:val="TH"/>
              <w:spacing w:before="0" w:after="0"/>
              <w:rPr>
                <w:ins w:id="179" w:author="CATT" w:date="2024-09-09T17:26:00Z"/>
                <w:rFonts w:eastAsiaTheme="minorEastAsia"/>
                <w:b w:val="0"/>
                <w:lang w:eastAsia="zh-CN"/>
              </w:rPr>
            </w:pPr>
            <w:ins w:id="180" w:author="CATT" w:date="2024-09-09T17:26:00Z">
              <w:r w:rsidRPr="001F45E7">
                <w:rPr>
                  <w:rFonts w:eastAsiaTheme="minorEastAsia" w:hint="eastAsia"/>
                  <w:b w:val="0"/>
                  <w:lang w:eastAsia="zh-CN"/>
                </w:rPr>
                <w:t>27</w:t>
              </w:r>
            </w:ins>
          </w:p>
        </w:tc>
        <w:tc>
          <w:tcPr>
            <w:tcW w:w="1389" w:type="dxa"/>
            <w:vAlign w:val="center"/>
          </w:tcPr>
          <w:p w14:paraId="249A2A8E" w14:textId="7F9B2902" w:rsidR="001F45E7" w:rsidRPr="001F45E7" w:rsidRDefault="001F45E7" w:rsidP="001F45E7">
            <w:pPr>
              <w:pStyle w:val="TH"/>
              <w:spacing w:before="0" w:after="0"/>
              <w:rPr>
                <w:ins w:id="181" w:author="CATT" w:date="2024-09-09T17:26:00Z"/>
                <w:rFonts w:eastAsiaTheme="minorEastAsia"/>
                <w:b w:val="0"/>
                <w:lang w:eastAsia="zh-CN"/>
              </w:rPr>
            </w:pPr>
            <w:ins w:id="182" w:author="CATT" w:date="2024-09-09T17:26:00Z">
              <w:r w:rsidRPr="001F45E7">
                <w:rPr>
                  <w:rFonts w:eastAsiaTheme="minorEastAsia" w:hint="eastAsia"/>
                  <w:b w:val="0"/>
                  <w:lang w:eastAsia="zh-CN"/>
                </w:rPr>
                <w:t>87</w:t>
              </w:r>
            </w:ins>
          </w:p>
        </w:tc>
        <w:tc>
          <w:tcPr>
            <w:tcW w:w="1389" w:type="dxa"/>
            <w:vAlign w:val="center"/>
          </w:tcPr>
          <w:p w14:paraId="495F61A0" w14:textId="7E812004" w:rsidR="001F45E7" w:rsidRPr="001F45E7" w:rsidRDefault="001F45E7" w:rsidP="001F45E7">
            <w:pPr>
              <w:pStyle w:val="TH"/>
              <w:spacing w:before="0" w:after="0"/>
              <w:rPr>
                <w:ins w:id="183" w:author="CATT" w:date="2024-09-09T17:26:00Z"/>
                <w:rFonts w:eastAsiaTheme="minorEastAsia"/>
                <w:b w:val="0"/>
                <w:lang w:eastAsia="zh-CN"/>
              </w:rPr>
            </w:pPr>
            <w:ins w:id="184" w:author="CATT" w:date="2024-09-09T17:26:00Z">
              <w:r w:rsidRPr="001F45E7">
                <w:rPr>
                  <w:rFonts w:eastAsiaTheme="minorEastAsia" w:hint="eastAsia"/>
                  <w:b w:val="0"/>
                  <w:lang w:eastAsia="zh-CN"/>
                </w:rPr>
                <w:t>122</w:t>
              </w:r>
            </w:ins>
          </w:p>
        </w:tc>
        <w:tc>
          <w:tcPr>
            <w:tcW w:w="1390" w:type="dxa"/>
            <w:vAlign w:val="center"/>
          </w:tcPr>
          <w:p w14:paraId="6B31215F" w14:textId="3AB6480B" w:rsidR="001F45E7" w:rsidRPr="001F45E7" w:rsidRDefault="001F45E7" w:rsidP="001F45E7">
            <w:pPr>
              <w:pStyle w:val="TH"/>
              <w:spacing w:before="0" w:after="0"/>
              <w:rPr>
                <w:ins w:id="185" w:author="CATT" w:date="2024-09-09T17:26:00Z"/>
                <w:rFonts w:eastAsiaTheme="minorEastAsia"/>
                <w:b w:val="0"/>
                <w:lang w:eastAsia="zh-CN"/>
              </w:rPr>
            </w:pPr>
            <w:ins w:id="186" w:author="CATT" w:date="2024-09-09T17:26:00Z">
              <w:r w:rsidRPr="001F45E7">
                <w:rPr>
                  <w:rFonts w:eastAsiaTheme="minorEastAsia" w:hint="eastAsia"/>
                  <w:b w:val="0"/>
                  <w:lang w:eastAsia="zh-CN"/>
                </w:rPr>
                <w:t>174</w:t>
              </w:r>
            </w:ins>
          </w:p>
        </w:tc>
      </w:tr>
      <w:tr w:rsidR="001F45E7" w14:paraId="5FA32DA4" w14:textId="77777777" w:rsidTr="00A4002B">
        <w:trPr>
          <w:ins w:id="187" w:author="CATT" w:date="2024-09-09T17:26:00Z"/>
        </w:trPr>
        <w:tc>
          <w:tcPr>
            <w:tcW w:w="1559" w:type="dxa"/>
          </w:tcPr>
          <w:p w14:paraId="0A66CFF1" w14:textId="7DF69AF2" w:rsidR="001F45E7" w:rsidRPr="00A4002B" w:rsidRDefault="001F45E7" w:rsidP="001F45E7">
            <w:pPr>
              <w:pStyle w:val="TH"/>
              <w:spacing w:before="0" w:after="0"/>
              <w:rPr>
                <w:ins w:id="188" w:author="CATT" w:date="2024-09-09T17:26:00Z"/>
                <w:rFonts w:eastAsiaTheme="minorEastAsia"/>
                <w:lang w:eastAsia="zh-CN"/>
              </w:rPr>
            </w:pPr>
            <w:ins w:id="189" w:author="CATT" w:date="2024-09-09T17:26:00Z">
              <w:r w:rsidRPr="00A4002B">
                <w:rPr>
                  <w:rFonts w:eastAsiaTheme="minorEastAsia" w:hint="eastAsia"/>
                  <w:lang w:eastAsia="zh-CN"/>
                </w:rPr>
                <w:t>960</w:t>
              </w:r>
            </w:ins>
          </w:p>
        </w:tc>
        <w:tc>
          <w:tcPr>
            <w:tcW w:w="1389" w:type="dxa"/>
            <w:vMerge/>
            <w:vAlign w:val="center"/>
          </w:tcPr>
          <w:p w14:paraId="254404B4" w14:textId="77777777" w:rsidR="001F45E7" w:rsidRPr="001F45E7" w:rsidRDefault="001F45E7" w:rsidP="001F45E7">
            <w:pPr>
              <w:pStyle w:val="TH"/>
              <w:spacing w:before="0" w:after="0"/>
              <w:rPr>
                <w:ins w:id="190" w:author="CATT" w:date="2024-09-09T17:26:00Z"/>
                <w:rFonts w:eastAsiaTheme="minorEastAsia"/>
                <w:b w:val="0"/>
                <w:lang w:eastAsia="zh-CN"/>
              </w:rPr>
            </w:pPr>
          </w:p>
        </w:tc>
        <w:tc>
          <w:tcPr>
            <w:tcW w:w="1389" w:type="dxa"/>
            <w:vAlign w:val="center"/>
          </w:tcPr>
          <w:p w14:paraId="3D75310D" w14:textId="78A324A8" w:rsidR="001F45E7" w:rsidRPr="001F45E7" w:rsidRDefault="001F45E7" w:rsidP="001F45E7">
            <w:pPr>
              <w:pStyle w:val="TH"/>
              <w:spacing w:before="0" w:after="0"/>
              <w:rPr>
                <w:ins w:id="191" w:author="CATT" w:date="2024-09-09T17:26:00Z"/>
                <w:rFonts w:eastAsiaTheme="minorEastAsia"/>
                <w:b w:val="0"/>
                <w:lang w:eastAsia="zh-CN"/>
              </w:rPr>
            </w:pPr>
            <w:ins w:id="192" w:author="CATT" w:date="2024-09-09T17:26:00Z">
              <w:r w:rsidRPr="001F45E7">
                <w:rPr>
                  <w:rFonts w:eastAsiaTheme="minorEastAsia" w:hint="eastAsia"/>
                  <w:b w:val="0"/>
                  <w:lang w:eastAsia="zh-CN"/>
                </w:rPr>
                <w:t>53</w:t>
              </w:r>
            </w:ins>
          </w:p>
        </w:tc>
        <w:tc>
          <w:tcPr>
            <w:tcW w:w="1389" w:type="dxa"/>
            <w:vAlign w:val="center"/>
          </w:tcPr>
          <w:p w14:paraId="53E79A63" w14:textId="25C22CB5" w:rsidR="001F45E7" w:rsidRPr="001F45E7" w:rsidRDefault="001F45E7" w:rsidP="001F45E7">
            <w:pPr>
              <w:pStyle w:val="TH"/>
              <w:spacing w:before="0" w:after="0"/>
              <w:rPr>
                <w:ins w:id="193" w:author="CATT" w:date="2024-09-09T17:26:00Z"/>
                <w:rFonts w:eastAsiaTheme="minorEastAsia"/>
                <w:b w:val="0"/>
                <w:lang w:eastAsia="zh-CN"/>
              </w:rPr>
            </w:pPr>
            <w:ins w:id="194" w:author="CATT" w:date="2024-09-09T17:26:00Z">
              <w:r w:rsidRPr="001F45E7">
                <w:rPr>
                  <w:rFonts w:eastAsiaTheme="minorEastAsia" w:hint="eastAsia"/>
                  <w:b w:val="0"/>
                  <w:lang w:eastAsia="zh-CN"/>
                </w:rPr>
                <w:t>174</w:t>
              </w:r>
            </w:ins>
          </w:p>
        </w:tc>
        <w:tc>
          <w:tcPr>
            <w:tcW w:w="1389" w:type="dxa"/>
            <w:vAlign w:val="center"/>
          </w:tcPr>
          <w:p w14:paraId="771A998F" w14:textId="2539CFFB" w:rsidR="001F45E7" w:rsidRPr="001F45E7" w:rsidRDefault="001F45E7" w:rsidP="001F45E7">
            <w:pPr>
              <w:pStyle w:val="TH"/>
              <w:spacing w:before="0" w:after="0"/>
              <w:rPr>
                <w:ins w:id="195" w:author="CATT" w:date="2024-09-09T17:26:00Z"/>
                <w:rFonts w:eastAsiaTheme="minorEastAsia"/>
                <w:b w:val="0"/>
                <w:lang w:eastAsia="zh-CN"/>
              </w:rPr>
            </w:pPr>
            <w:ins w:id="196" w:author="CATT" w:date="2024-09-09T17:26:00Z">
              <w:r w:rsidRPr="001F45E7">
                <w:rPr>
                  <w:rFonts w:eastAsiaTheme="minorEastAsia" w:hint="eastAsia"/>
                  <w:b w:val="0"/>
                  <w:lang w:eastAsia="zh-CN"/>
                </w:rPr>
                <w:t>244</w:t>
              </w:r>
            </w:ins>
          </w:p>
        </w:tc>
        <w:tc>
          <w:tcPr>
            <w:tcW w:w="1390" w:type="dxa"/>
            <w:vAlign w:val="center"/>
          </w:tcPr>
          <w:p w14:paraId="5281FBBC" w14:textId="35EC9AD0" w:rsidR="001F45E7" w:rsidRPr="001F45E7" w:rsidRDefault="001F45E7" w:rsidP="001F45E7">
            <w:pPr>
              <w:pStyle w:val="TH"/>
              <w:spacing w:before="0" w:after="0"/>
              <w:rPr>
                <w:ins w:id="197" w:author="CATT" w:date="2024-09-09T17:26:00Z"/>
                <w:rFonts w:eastAsiaTheme="minorEastAsia"/>
                <w:b w:val="0"/>
                <w:lang w:eastAsia="zh-CN"/>
              </w:rPr>
            </w:pPr>
            <w:ins w:id="198" w:author="CATT" w:date="2024-09-09T17:26:00Z">
              <w:r w:rsidRPr="001F45E7">
                <w:rPr>
                  <w:rFonts w:eastAsiaTheme="minorEastAsia" w:hint="eastAsia"/>
                  <w:b w:val="0"/>
                  <w:lang w:eastAsia="zh-CN"/>
                </w:rPr>
                <w:t>348</w:t>
              </w:r>
            </w:ins>
          </w:p>
        </w:tc>
      </w:tr>
    </w:tbl>
    <w:p w14:paraId="358BAF0C" w14:textId="0CAA56FA" w:rsidR="00061E8D" w:rsidRDefault="00324F35" w:rsidP="00061E8D">
      <w:pPr>
        <w:spacing w:beforeLines="50" w:before="120"/>
        <w:rPr>
          <w:ins w:id="199" w:author="CATT" w:date="2024-09-10T09:52:00Z"/>
          <w:lang w:eastAsia="zh-CN"/>
        </w:rPr>
      </w:pPr>
      <w:ins w:id="200" w:author="CATT" w:date="2024-09-09T17:29:00Z">
        <w:r>
          <w:rPr>
            <w:rFonts w:hint="eastAsia"/>
            <w:lang w:eastAsia="zh-CN"/>
          </w:rPr>
          <w:t xml:space="preserve">The duration of aggregated </w:t>
        </w:r>
      </w:ins>
      <w:ins w:id="201" w:author="CATT" w:date="2024-07-12T11:04:00Z">
        <w:r w:rsidR="00061E8D">
          <w:rPr>
            <w:rFonts w:hint="eastAsia"/>
            <w:lang w:eastAsia="zh-CN"/>
          </w:rPr>
          <w:t xml:space="preserve">SRS </w:t>
        </w:r>
      </w:ins>
      <w:ins w:id="202" w:author="CATT" w:date="2024-09-09T17:29:00Z">
        <w:r>
          <w:rPr>
            <w:rFonts w:hint="eastAsia"/>
            <w:lang w:eastAsia="zh-CN"/>
          </w:rPr>
          <w:t xml:space="preserve">transmission is </w:t>
        </w:r>
      </w:ins>
      <w:ins w:id="203" w:author="CATT" w:date="2024-09-09T17:31:00Z">
        <w:r>
          <w:rPr>
            <w:rFonts w:hint="eastAsia"/>
            <w:lang w:eastAsia="zh-CN"/>
          </w:rPr>
          <w:t>given</w:t>
        </w:r>
      </w:ins>
      <w:ins w:id="204" w:author="CATT" w:date="2024-09-09T17:29:00Z">
        <w:r>
          <w:rPr>
            <w:rFonts w:hint="eastAsia"/>
            <w:lang w:eastAsia="zh-CN"/>
          </w:rPr>
          <w:t xml:space="preserve"> by</w:t>
        </w:r>
      </w:ins>
      <w:ins w:id="205" w:author="CATT" w:date="2024-09-09T17:30:00Z">
        <w:r>
          <w:rPr>
            <w:rFonts w:hint="eastAsia"/>
            <w:lang w:eastAsia="zh-CN"/>
          </w:rPr>
          <w:t xml:space="preserve"> </w:t>
        </w:r>
        <w:proofErr w:type="spellStart"/>
        <w:r w:rsidRPr="00324F35">
          <w:rPr>
            <w:rFonts w:hint="eastAsia"/>
            <w:i/>
            <w:lang w:eastAsia="zh-CN"/>
          </w:rPr>
          <w:t>nrofSymbols</w:t>
        </w:r>
      </w:ins>
      <w:proofErr w:type="spellEnd"/>
      <w:ins w:id="206" w:author="CATT" w:date="2024-09-09T17:31:00Z">
        <w:r>
          <w:rPr>
            <w:rFonts w:hint="eastAsia"/>
            <w:lang w:eastAsia="zh-CN"/>
          </w:rPr>
          <w:t xml:space="preserve"> in corresponding SRS-Resource configuration</w:t>
        </w:r>
      </w:ins>
      <w:ins w:id="207" w:author="CATT" w:date="2024-09-10T09:41:00Z">
        <w:r w:rsidR="00C461E4">
          <w:rPr>
            <w:rFonts w:hint="eastAsia"/>
            <w:lang w:eastAsia="zh-CN"/>
          </w:rPr>
          <w:t>s</w:t>
        </w:r>
      </w:ins>
      <w:ins w:id="208" w:author="CATT" w:date="2024-09-09T17:31:00Z">
        <w:r>
          <w:rPr>
            <w:rFonts w:hint="eastAsia"/>
            <w:lang w:eastAsia="zh-CN"/>
          </w:rPr>
          <w:t xml:space="preserve"> [34].</w:t>
        </w:r>
      </w:ins>
      <w:ins w:id="209" w:author="CATT" w:date="2024-09-09T17:32:00Z">
        <w:r w:rsidR="00313FC0">
          <w:rPr>
            <w:rFonts w:hint="eastAsia"/>
            <w:lang w:eastAsia="zh-CN"/>
          </w:rPr>
          <w:t xml:space="preserve"> This duration in number of </w:t>
        </w:r>
      </w:ins>
      <w:proofErr w:type="spellStart"/>
      <w:ins w:id="210" w:author="CATT" w:date="2024-09-10T10:05:00Z">
        <w:r w:rsidR="00573BFC" w:rsidRPr="00324F35">
          <w:rPr>
            <w:rFonts w:hint="eastAsia"/>
            <w:i/>
            <w:lang w:eastAsia="zh-CN"/>
          </w:rPr>
          <w:t>nrofSymbols</w:t>
        </w:r>
        <w:proofErr w:type="spellEnd"/>
        <w:r w:rsidR="00573BFC">
          <w:rPr>
            <w:rFonts w:hint="eastAsia"/>
            <w:lang w:eastAsia="zh-CN"/>
          </w:rPr>
          <w:t xml:space="preserve"> </w:t>
        </w:r>
      </w:ins>
      <w:ins w:id="211" w:author="CATT" w:date="2024-09-09T17:32:00Z">
        <w:r w:rsidR="00313FC0">
          <w:rPr>
            <w:rFonts w:hint="eastAsia"/>
            <w:lang w:eastAsia="zh-CN"/>
          </w:rPr>
          <w:t xml:space="preserve">OFDM symbols may need to be converted </w:t>
        </w:r>
      </w:ins>
      <w:ins w:id="212" w:author="CATT" w:date="2024-09-09T17:36:00Z">
        <w:r w:rsidR="00592184">
          <w:rPr>
            <w:rFonts w:hint="eastAsia"/>
            <w:lang w:eastAsia="zh-CN"/>
          </w:rPr>
          <w:t xml:space="preserve">to </w:t>
        </w:r>
      </w:ins>
      <w:ins w:id="213" w:author="CATT" w:date="2024-09-10T09:41:00Z">
        <w:r w:rsidR="002B4F23">
          <w:rPr>
            <w:rFonts w:hint="eastAsia"/>
            <w:lang w:eastAsia="zh-CN"/>
          </w:rPr>
          <w:t>Z OFDM symbols</w:t>
        </w:r>
      </w:ins>
      <w:ins w:id="214" w:author="CATT" w:date="2024-09-09T17:36:00Z">
        <w:r w:rsidR="00592184">
          <w:rPr>
            <w:rFonts w:hint="eastAsia"/>
            <w:lang w:eastAsia="zh-CN"/>
          </w:rPr>
          <w:t xml:space="preserve"> in victim cell</w:t>
        </w:r>
      </w:ins>
      <w:ins w:id="215" w:author="CATT" w:date="2024-09-09T17:37:00Z">
        <w:r w:rsidR="00592184">
          <w:rPr>
            <w:rFonts w:hint="eastAsia"/>
            <w:lang w:eastAsia="zh-CN"/>
          </w:rPr>
          <w:t xml:space="preserve">s </w:t>
        </w:r>
      </w:ins>
      <w:ins w:id="216" w:author="CATT" w:date="2024-09-09T17:32:00Z">
        <w:r w:rsidR="00313FC0">
          <w:rPr>
            <w:rFonts w:hint="eastAsia"/>
            <w:lang w:eastAsia="zh-CN"/>
          </w:rPr>
          <w:t xml:space="preserve">according to the </w:t>
        </w:r>
      </w:ins>
      <w:ins w:id="217" w:author="CATT" w:date="2024-09-09T17:33:00Z">
        <w:r w:rsidR="00313FC0">
          <w:rPr>
            <w:rFonts w:hint="eastAsia"/>
            <w:lang w:eastAsia="zh-CN"/>
          </w:rPr>
          <w:t xml:space="preserve">SCS </w:t>
        </w:r>
      </w:ins>
      <w:ins w:id="218" w:author="CATT" w:date="2024-09-09T17:34:00Z">
        <w:r w:rsidR="006A124B">
          <w:rPr>
            <w:rFonts w:hint="eastAsia"/>
            <w:lang w:eastAsia="zh-CN"/>
          </w:rPr>
          <w:t>configurations among</w:t>
        </w:r>
      </w:ins>
      <w:ins w:id="219" w:author="CATT" w:date="2024-09-09T17:33:00Z">
        <w:r w:rsidR="00313FC0">
          <w:rPr>
            <w:rFonts w:hint="eastAsia"/>
            <w:lang w:eastAsia="zh-CN"/>
          </w:rPr>
          <w:t xml:space="preserve"> the </w:t>
        </w:r>
        <w:r w:rsidR="00313FC0">
          <w:rPr>
            <w:lang w:eastAsia="zh-CN"/>
          </w:rPr>
          <w:t>aggressor</w:t>
        </w:r>
        <w:r w:rsidR="00313FC0">
          <w:rPr>
            <w:rFonts w:hint="eastAsia"/>
            <w:lang w:eastAsia="zh-CN"/>
          </w:rPr>
          <w:t xml:space="preserve"> cell and victim cell(s).</w:t>
        </w:r>
      </w:ins>
      <w:ins w:id="220" w:author="CATT" w:date="2024-09-10T09:51:00Z">
        <w:r w:rsidR="00C84BB0">
          <w:rPr>
            <w:rFonts w:hint="eastAsia"/>
            <w:lang w:eastAsia="zh-CN"/>
          </w:rPr>
          <w:t xml:space="preserve"> Z is specified in Table 8.2.2.2.21-2, </w:t>
        </w:r>
      </w:ins>
      <w:del w:id="221" w:author="CATT" w:date="2024-09-09T17:29:00Z">
        <w:r w:rsidDel="00324F35">
          <w:rPr>
            <w:rFonts w:hint="eastAsia"/>
            <w:lang w:eastAsia="zh-CN"/>
          </w:rPr>
          <w:delText xml:space="preserve"> </w:delText>
        </w:r>
      </w:del>
      <w:ins w:id="222" w:author="CATT" w:date="2024-09-10T09:51:00Z">
        <w:r w:rsidR="00C84BB0">
          <w:rPr>
            <w:rFonts w:hint="eastAsia"/>
            <w:lang w:eastAsia="zh-CN"/>
          </w:rPr>
          <w:t xml:space="preserve">Table 8.2.2.2.21-3 and Table 8.2.2.2.21-4 for </w:t>
        </w:r>
      </w:ins>
      <w:proofErr w:type="spellStart"/>
      <w:ins w:id="223" w:author="CATT" w:date="2024-09-10T09:52:00Z">
        <w:r w:rsidR="00C84BB0" w:rsidRPr="00324F35">
          <w:rPr>
            <w:rFonts w:hint="eastAsia"/>
            <w:i/>
            <w:lang w:eastAsia="zh-CN"/>
          </w:rPr>
          <w:t>nrofSymbols</w:t>
        </w:r>
        <w:proofErr w:type="spellEnd"/>
        <w:r w:rsidR="00C84BB0">
          <w:rPr>
            <w:rFonts w:hint="eastAsia"/>
            <w:lang w:eastAsia="zh-CN"/>
          </w:rPr>
          <w:t xml:space="preserve"> </w:t>
        </w:r>
      </w:ins>
      <w:ins w:id="224" w:author="CATT" w:date="2024-09-10T09:54:00Z">
        <w:r w:rsidR="00DA4242">
          <w:rPr>
            <w:rFonts w:hint="eastAsia"/>
            <w:lang w:eastAsia="zh-CN"/>
          </w:rPr>
          <w:t>equal to {1, 2, 4</w:t>
        </w:r>
      </w:ins>
      <w:ins w:id="225" w:author="CATT" w:date="2024-09-10T09:55:00Z">
        <w:r w:rsidR="00DA4242">
          <w:rPr>
            <w:lang w:eastAsia="zh-CN"/>
          </w:rPr>
          <w:t>}</w:t>
        </w:r>
      </w:ins>
      <w:ins w:id="226" w:author="CATT" w:date="2024-10-04T15:38:00Z">
        <w:r w:rsidR="006C1330" w:rsidRPr="006C1330">
          <w:rPr>
            <w:rFonts w:hint="eastAsia"/>
            <w:lang w:eastAsia="zh-CN"/>
          </w:rPr>
          <w:t xml:space="preserve"> </w:t>
        </w:r>
        <w:r w:rsidR="006C1330">
          <w:rPr>
            <w:rFonts w:hint="eastAsia"/>
            <w:lang w:eastAsia="zh-CN"/>
          </w:rPr>
          <w:t>respectively</w:t>
        </w:r>
      </w:ins>
      <w:ins w:id="227" w:author="CATT" w:date="2024-09-10T09:55:00Z">
        <w:r w:rsidR="00DA4242">
          <w:rPr>
            <w:lang w:eastAsia="zh-CN"/>
          </w:rPr>
          <w:t xml:space="preserve"> </w:t>
        </w:r>
      </w:ins>
      <w:ins w:id="228" w:author="CATT" w:date="2024-10-04T15:38:00Z">
        <w:r w:rsidR="006C1330">
          <w:rPr>
            <w:rFonts w:hint="eastAsia"/>
            <w:lang w:eastAsia="zh-CN"/>
          </w:rPr>
          <w:t>with</w:t>
        </w:r>
      </w:ins>
      <w:ins w:id="229" w:author="CATT" w:date="2024-09-10T09:52:00Z">
        <w:r w:rsidR="00C84BB0">
          <w:rPr>
            <w:rFonts w:hint="eastAsia"/>
            <w:lang w:eastAsia="zh-CN"/>
          </w:rPr>
          <w:t xml:space="preserve"> </w:t>
        </w:r>
      </w:ins>
      <w:ins w:id="230" w:author="CATT" w:date="2024-09-10T09:54:00Z">
        <w:r w:rsidR="00DA4242">
          <w:rPr>
            <w:rFonts w:hint="eastAsia"/>
            <w:lang w:eastAsia="zh-CN"/>
          </w:rPr>
          <w:t xml:space="preserve">different </w:t>
        </w:r>
      </w:ins>
      <w:ins w:id="231" w:author="CATT" w:date="2024-09-10T09:52:00Z">
        <w:r w:rsidR="00C84BB0">
          <w:rPr>
            <w:rFonts w:hint="eastAsia"/>
            <w:lang w:eastAsia="zh-CN"/>
          </w:rPr>
          <w:t>SCS configurations</w:t>
        </w:r>
      </w:ins>
      <w:ins w:id="232" w:author="CATT" w:date="2024-09-10T10:06:00Z">
        <w:r w:rsidR="00895845">
          <w:rPr>
            <w:rFonts w:hint="eastAsia"/>
            <w:lang w:eastAsia="zh-CN"/>
          </w:rPr>
          <w:t xml:space="preserve">. </w:t>
        </w:r>
      </w:ins>
      <w:ins w:id="233" w:author="CATT" w:date="2024-09-10T09:52:00Z">
        <w:r w:rsidR="00C84BB0">
          <w:rPr>
            <w:rFonts w:hint="eastAsia"/>
            <w:lang w:eastAsia="zh-CN"/>
          </w:rPr>
          <w:t xml:space="preserve"> </w:t>
        </w:r>
      </w:ins>
    </w:p>
    <w:p w14:paraId="55CFD705" w14:textId="2C9FF6BA" w:rsidR="00E72EBD" w:rsidRDefault="00E72EBD" w:rsidP="00E72EBD">
      <w:pPr>
        <w:pStyle w:val="TH"/>
        <w:rPr>
          <w:ins w:id="234" w:author="CATT" w:date="2024-09-10T09:54:00Z"/>
          <w:lang w:eastAsia="zh-CN"/>
        </w:rPr>
      </w:pPr>
      <w:ins w:id="235" w:author="CATT" w:date="2024-09-10T09:53:00Z">
        <w:r>
          <w:lastRenderedPageBreak/>
          <w:t xml:space="preserve">Table </w:t>
        </w:r>
        <w:r>
          <w:rPr>
            <w:rFonts w:hint="eastAsia"/>
            <w:lang w:eastAsia="zh-CN"/>
          </w:rPr>
          <w:t>8.2.2.2.21-2</w:t>
        </w:r>
        <w:r w:rsidRPr="00BE78B0">
          <w:t xml:space="preserve">: </w:t>
        </w:r>
        <w:r>
          <w:rPr>
            <w:rFonts w:hint="eastAsia"/>
            <w:lang w:eastAsia="zh-CN"/>
          </w:rPr>
          <w:t xml:space="preserve">Duration </w:t>
        </w:r>
      </w:ins>
      <w:ins w:id="236" w:author="CATT" w:date="2024-09-10T10:06:00Z">
        <w:r w:rsidR="003C7503">
          <w:rPr>
            <w:rFonts w:hint="eastAsia"/>
            <w:lang w:eastAsia="zh-CN"/>
          </w:rPr>
          <w:t xml:space="preserve">Z </w:t>
        </w:r>
      </w:ins>
      <w:ins w:id="237" w:author="CATT" w:date="2024-09-10T09:53:00Z">
        <w:r>
          <w:rPr>
            <w:rFonts w:hint="eastAsia"/>
            <w:lang w:eastAsia="zh-CN"/>
          </w:rPr>
          <w:t xml:space="preserve">of </w:t>
        </w:r>
        <w:r w:rsidR="003C7503">
          <w:t>aggregated SRS transmission</w:t>
        </w:r>
      </w:ins>
      <w:ins w:id="238" w:author="CATT" w:date="2024-09-10T10:06:00Z">
        <w:r w:rsidR="003C7503">
          <w:rPr>
            <w:rFonts w:hint="eastAsia"/>
            <w:lang w:eastAsia="zh-CN"/>
          </w:rPr>
          <w:t xml:space="preserve"> </w:t>
        </w:r>
      </w:ins>
    </w:p>
    <w:p w14:paraId="07743BC7" w14:textId="2178C119" w:rsidR="00E72EBD" w:rsidRDefault="00E72EBD" w:rsidP="00E72EBD">
      <w:pPr>
        <w:pStyle w:val="TH"/>
        <w:rPr>
          <w:ins w:id="239" w:author="CATT" w:date="2024-09-10T09:53:00Z"/>
          <w:lang w:eastAsia="zh-CN"/>
        </w:rPr>
      </w:pPr>
      <w:proofErr w:type="gramStart"/>
      <w:ins w:id="240" w:author="CATT" w:date="2024-09-10T09:53:00Z">
        <w:r>
          <w:rPr>
            <w:rFonts w:hint="eastAsia"/>
            <w:lang w:eastAsia="zh-CN"/>
          </w:rPr>
          <w:t>with</w:t>
        </w:r>
        <w:proofErr w:type="gramEnd"/>
        <w:r>
          <w:rPr>
            <w:rFonts w:hint="eastAsia"/>
            <w:lang w:eastAsia="zh-CN"/>
          </w:rPr>
          <w:t xml:space="preserve"> </w:t>
        </w:r>
        <w:proofErr w:type="spellStart"/>
        <w:r w:rsidRPr="00324F35">
          <w:rPr>
            <w:rFonts w:hint="eastAsia"/>
            <w:i/>
            <w:lang w:eastAsia="zh-CN"/>
          </w:rPr>
          <w:t>nrofSymbols</w:t>
        </w:r>
        <w:proofErr w:type="spellEnd"/>
        <w:r>
          <w:rPr>
            <w:rFonts w:hint="eastAsia"/>
            <w:lang w:eastAsia="zh-CN"/>
          </w:rPr>
          <w:t xml:space="preserve"> = 1 (</w:t>
        </w:r>
        <w:r w:rsidRPr="00E27D34">
          <w:t>OFDM symbols</w:t>
        </w:r>
        <w:r>
          <w:t>)</w:t>
        </w:r>
      </w:ins>
    </w:p>
    <w:tbl>
      <w:tblPr>
        <w:tblStyle w:val="af7"/>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54353" w14:paraId="73F67962" w14:textId="4133E5D1" w:rsidTr="00F13A60">
        <w:trPr>
          <w:ins w:id="241" w:author="CATT" w:date="2024-09-10T09:53:00Z"/>
        </w:trPr>
        <w:tc>
          <w:tcPr>
            <w:tcW w:w="1206" w:type="dxa"/>
            <w:vAlign w:val="center"/>
          </w:tcPr>
          <w:p w14:paraId="1125E93C" w14:textId="77777777" w:rsidR="00F54353" w:rsidRPr="006A2910" w:rsidRDefault="00F54353" w:rsidP="00F0738D">
            <w:pPr>
              <w:pStyle w:val="TH"/>
              <w:spacing w:before="0" w:after="0"/>
              <w:rPr>
                <w:ins w:id="242" w:author="CATT" w:date="2024-09-10T09:53:00Z"/>
                <w:rFonts w:eastAsiaTheme="minorEastAsia"/>
                <w:lang w:eastAsia="zh-CN"/>
              </w:rPr>
            </w:pPr>
          </w:p>
        </w:tc>
        <w:tc>
          <w:tcPr>
            <w:tcW w:w="7076" w:type="dxa"/>
            <w:gridSpan w:val="6"/>
            <w:vAlign w:val="center"/>
          </w:tcPr>
          <w:p w14:paraId="7F0467DA" w14:textId="09062B08" w:rsidR="00F54353" w:rsidRPr="006A2910" w:rsidRDefault="00F54353" w:rsidP="00F0738D">
            <w:pPr>
              <w:pStyle w:val="TH"/>
              <w:spacing w:before="0" w:after="0"/>
              <w:rPr>
                <w:ins w:id="243" w:author="CATT" w:date="2024-09-10T09:55:00Z"/>
                <w:lang w:eastAsia="zh-CN"/>
              </w:rPr>
            </w:pPr>
            <w:ins w:id="244" w:author="CATT" w:date="2024-09-10T09:55:00Z">
              <w:r w:rsidRPr="006A2910">
                <w:rPr>
                  <w:rFonts w:eastAsia="宋体" w:hint="eastAsia"/>
                  <w:lang w:eastAsia="zh-CN"/>
                </w:rPr>
                <w:t>SCS of aggressor cell (kHz)</w:t>
              </w:r>
            </w:ins>
          </w:p>
        </w:tc>
      </w:tr>
      <w:tr w:rsidR="00F54353" w14:paraId="3D74D2B7" w14:textId="671109BC" w:rsidTr="00F13A60">
        <w:trPr>
          <w:ins w:id="245" w:author="CATT" w:date="2024-09-10T09:53:00Z"/>
        </w:trPr>
        <w:tc>
          <w:tcPr>
            <w:tcW w:w="1206" w:type="dxa"/>
            <w:vAlign w:val="center"/>
          </w:tcPr>
          <w:p w14:paraId="519BAC4C" w14:textId="77777777" w:rsidR="00F54353" w:rsidRPr="006A2910" w:rsidRDefault="00F54353" w:rsidP="00F0738D">
            <w:pPr>
              <w:pStyle w:val="TH"/>
              <w:spacing w:before="0" w:after="0"/>
              <w:rPr>
                <w:ins w:id="246" w:author="CATT" w:date="2024-09-10T09:53:00Z"/>
                <w:rFonts w:eastAsiaTheme="minorEastAsia"/>
                <w:lang w:eastAsia="zh-CN"/>
              </w:rPr>
            </w:pPr>
            <w:ins w:id="247" w:author="CATT" w:date="2024-09-10T09:53:00Z">
              <w:r w:rsidRPr="006A2910">
                <w:rPr>
                  <w:rFonts w:eastAsiaTheme="minorEastAsia" w:hint="eastAsia"/>
                  <w:lang w:val="fr-FR" w:eastAsia="zh-CN"/>
                </w:rPr>
                <w:t xml:space="preserve">SCS of victim cell </w:t>
              </w:r>
              <w:r w:rsidRPr="006A2910">
                <w:rPr>
                  <w:rFonts w:eastAsiaTheme="minorEastAsia" w:hint="eastAsia"/>
                  <w:lang w:eastAsia="zh-CN"/>
                </w:rPr>
                <w:t>(kHz)</w:t>
              </w:r>
            </w:ins>
          </w:p>
        </w:tc>
        <w:tc>
          <w:tcPr>
            <w:tcW w:w="1179" w:type="dxa"/>
            <w:vAlign w:val="center"/>
          </w:tcPr>
          <w:p w14:paraId="5C2DB7A6" w14:textId="151D0900" w:rsidR="00F54353" w:rsidRPr="006A2910" w:rsidRDefault="00F54353" w:rsidP="00F0738D">
            <w:pPr>
              <w:pStyle w:val="TH"/>
              <w:spacing w:before="0" w:after="0"/>
              <w:rPr>
                <w:ins w:id="248" w:author="CATT" w:date="2024-09-10T09:53:00Z"/>
                <w:rFonts w:eastAsia="宋体"/>
                <w:lang w:eastAsia="zh-CN"/>
              </w:rPr>
            </w:pPr>
            <w:ins w:id="249" w:author="CATT" w:date="2024-09-10T09:56:00Z">
              <w:r w:rsidRPr="006A2910">
                <w:rPr>
                  <w:rFonts w:eastAsia="宋体" w:hint="eastAsia"/>
                  <w:lang w:eastAsia="zh-CN"/>
                </w:rPr>
                <w:t>15</w:t>
              </w:r>
            </w:ins>
          </w:p>
        </w:tc>
        <w:tc>
          <w:tcPr>
            <w:tcW w:w="1179" w:type="dxa"/>
            <w:vAlign w:val="center"/>
          </w:tcPr>
          <w:p w14:paraId="60EB458D" w14:textId="77777777" w:rsidR="00F54353" w:rsidRPr="006A2910" w:rsidRDefault="00F54353" w:rsidP="00F0738D">
            <w:pPr>
              <w:pStyle w:val="TH"/>
              <w:spacing w:before="0" w:after="0"/>
              <w:rPr>
                <w:ins w:id="250" w:author="CATT" w:date="2024-09-10T09:53:00Z"/>
                <w:rFonts w:eastAsiaTheme="minorEastAsia"/>
                <w:lang w:eastAsia="zh-CN"/>
              </w:rPr>
            </w:pPr>
            <w:ins w:id="251" w:author="CATT" w:date="2024-09-10T09:53:00Z">
              <w:r w:rsidRPr="006A2910">
                <w:rPr>
                  <w:rFonts w:eastAsiaTheme="minorEastAsia" w:hint="eastAsia"/>
                  <w:lang w:eastAsia="zh-CN"/>
                </w:rPr>
                <w:t>30</w:t>
              </w:r>
            </w:ins>
          </w:p>
        </w:tc>
        <w:tc>
          <w:tcPr>
            <w:tcW w:w="1180" w:type="dxa"/>
            <w:vAlign w:val="center"/>
          </w:tcPr>
          <w:p w14:paraId="3CD821CB" w14:textId="50631163" w:rsidR="00F54353" w:rsidRPr="006A2910" w:rsidRDefault="00F54353" w:rsidP="00F0738D">
            <w:pPr>
              <w:pStyle w:val="TH"/>
              <w:spacing w:before="0" w:after="0"/>
              <w:rPr>
                <w:ins w:id="252" w:author="CATT" w:date="2024-09-10T09:53:00Z"/>
                <w:rFonts w:eastAsiaTheme="minorEastAsia"/>
                <w:lang w:eastAsia="zh-CN"/>
              </w:rPr>
            </w:pPr>
            <w:ins w:id="253" w:author="CATT" w:date="2024-09-10T09:56:00Z">
              <w:r w:rsidRPr="006A2910">
                <w:rPr>
                  <w:rFonts w:eastAsia="宋体" w:hint="eastAsia"/>
                  <w:lang w:eastAsia="zh-CN"/>
                </w:rPr>
                <w:t>6</w:t>
              </w:r>
            </w:ins>
            <w:ins w:id="254" w:author="CATT" w:date="2024-09-10T09:53:00Z">
              <w:r w:rsidRPr="006A2910">
                <w:rPr>
                  <w:rFonts w:eastAsiaTheme="minorEastAsia" w:hint="eastAsia"/>
                  <w:lang w:eastAsia="zh-CN"/>
                </w:rPr>
                <w:t>0</w:t>
              </w:r>
            </w:ins>
          </w:p>
        </w:tc>
        <w:tc>
          <w:tcPr>
            <w:tcW w:w="1179" w:type="dxa"/>
            <w:vAlign w:val="center"/>
          </w:tcPr>
          <w:p w14:paraId="4A952DFB" w14:textId="01EB2C9B" w:rsidR="00F54353" w:rsidRPr="006A2910" w:rsidRDefault="00F54353" w:rsidP="00F0738D">
            <w:pPr>
              <w:pStyle w:val="TH"/>
              <w:spacing w:before="0" w:after="0"/>
              <w:rPr>
                <w:ins w:id="255" w:author="CATT" w:date="2024-09-10T09:53:00Z"/>
                <w:rFonts w:eastAsiaTheme="minorEastAsia"/>
                <w:lang w:eastAsia="zh-CN"/>
              </w:rPr>
            </w:pPr>
            <w:ins w:id="256" w:author="CATT" w:date="2024-09-10T09:53:00Z">
              <w:r w:rsidRPr="006A2910">
                <w:rPr>
                  <w:rFonts w:eastAsiaTheme="minorEastAsia" w:hint="eastAsia"/>
                  <w:lang w:eastAsia="zh-CN"/>
                </w:rPr>
                <w:t>1</w:t>
              </w:r>
            </w:ins>
            <w:ins w:id="257" w:author="CATT" w:date="2024-09-10T09:56:00Z">
              <w:r w:rsidRPr="006A2910">
                <w:rPr>
                  <w:rFonts w:eastAsia="宋体" w:hint="eastAsia"/>
                  <w:lang w:eastAsia="zh-CN"/>
                </w:rPr>
                <w:t>2</w:t>
              </w:r>
            </w:ins>
            <w:ins w:id="258" w:author="CATT" w:date="2024-09-10T09:53:00Z">
              <w:r w:rsidRPr="006A2910">
                <w:rPr>
                  <w:rFonts w:eastAsiaTheme="minorEastAsia" w:hint="eastAsia"/>
                  <w:lang w:eastAsia="zh-CN"/>
                </w:rPr>
                <w:t>0</w:t>
              </w:r>
            </w:ins>
          </w:p>
        </w:tc>
        <w:tc>
          <w:tcPr>
            <w:tcW w:w="1179" w:type="dxa"/>
            <w:vAlign w:val="center"/>
          </w:tcPr>
          <w:p w14:paraId="5811C9BA" w14:textId="102E4582" w:rsidR="00F54353" w:rsidRPr="006A2910" w:rsidRDefault="00F54353" w:rsidP="00F0738D">
            <w:pPr>
              <w:pStyle w:val="TH"/>
              <w:spacing w:before="0" w:after="0"/>
              <w:rPr>
                <w:ins w:id="259" w:author="CATT" w:date="2024-09-10T09:53:00Z"/>
                <w:rFonts w:eastAsiaTheme="minorEastAsia"/>
                <w:lang w:eastAsia="zh-CN"/>
              </w:rPr>
            </w:pPr>
            <w:ins w:id="260" w:author="CATT" w:date="2024-09-10T09:56:00Z">
              <w:r w:rsidRPr="006A2910">
                <w:rPr>
                  <w:rFonts w:eastAsia="宋体" w:hint="eastAsia"/>
                  <w:lang w:eastAsia="zh-CN"/>
                </w:rPr>
                <w:t>48</w:t>
              </w:r>
            </w:ins>
            <w:ins w:id="261" w:author="CATT" w:date="2024-09-10T09:53:00Z">
              <w:r w:rsidRPr="006A2910">
                <w:rPr>
                  <w:rFonts w:eastAsiaTheme="minorEastAsia" w:hint="eastAsia"/>
                  <w:lang w:eastAsia="zh-CN"/>
                </w:rPr>
                <w:t>0</w:t>
              </w:r>
            </w:ins>
          </w:p>
        </w:tc>
        <w:tc>
          <w:tcPr>
            <w:tcW w:w="1180" w:type="dxa"/>
            <w:vAlign w:val="center"/>
          </w:tcPr>
          <w:p w14:paraId="13AF4E96" w14:textId="1C642165" w:rsidR="00F54353" w:rsidRPr="006A2910" w:rsidRDefault="00F54353" w:rsidP="00F0738D">
            <w:pPr>
              <w:pStyle w:val="TH"/>
              <w:spacing w:before="0" w:after="0"/>
              <w:rPr>
                <w:ins w:id="262" w:author="CATT" w:date="2024-09-10T09:55:00Z"/>
                <w:rFonts w:eastAsia="宋体"/>
                <w:lang w:eastAsia="zh-CN"/>
              </w:rPr>
            </w:pPr>
            <w:ins w:id="263" w:author="CATT" w:date="2024-09-10T09:56:00Z">
              <w:r w:rsidRPr="006A2910">
                <w:rPr>
                  <w:rFonts w:eastAsia="宋体" w:hint="eastAsia"/>
                  <w:lang w:eastAsia="zh-CN"/>
                </w:rPr>
                <w:t>960</w:t>
              </w:r>
            </w:ins>
          </w:p>
        </w:tc>
      </w:tr>
      <w:tr w:rsidR="00F54353" w14:paraId="665E412E" w14:textId="47668970" w:rsidTr="00F13A60">
        <w:trPr>
          <w:ins w:id="264" w:author="CATT" w:date="2024-09-10T09:53:00Z"/>
        </w:trPr>
        <w:tc>
          <w:tcPr>
            <w:tcW w:w="1206" w:type="dxa"/>
            <w:vAlign w:val="center"/>
          </w:tcPr>
          <w:p w14:paraId="45C490C5" w14:textId="77777777" w:rsidR="00F54353" w:rsidRPr="006A2910" w:rsidRDefault="00F54353" w:rsidP="00F0738D">
            <w:pPr>
              <w:pStyle w:val="TH"/>
              <w:spacing w:before="0" w:after="0"/>
              <w:rPr>
                <w:ins w:id="265" w:author="CATT" w:date="2024-09-10T09:53:00Z"/>
                <w:rFonts w:eastAsiaTheme="minorEastAsia"/>
                <w:lang w:eastAsia="zh-CN"/>
              </w:rPr>
            </w:pPr>
            <w:ins w:id="266" w:author="CATT" w:date="2024-09-10T09:53:00Z">
              <w:r w:rsidRPr="006A2910">
                <w:rPr>
                  <w:rFonts w:eastAsiaTheme="minorEastAsia" w:hint="eastAsia"/>
                  <w:lang w:eastAsia="zh-CN"/>
                </w:rPr>
                <w:t>15</w:t>
              </w:r>
            </w:ins>
          </w:p>
        </w:tc>
        <w:tc>
          <w:tcPr>
            <w:tcW w:w="1179" w:type="dxa"/>
            <w:vAlign w:val="center"/>
          </w:tcPr>
          <w:p w14:paraId="20F2AAB0" w14:textId="78E36987" w:rsidR="00F54353" w:rsidRPr="000E297A" w:rsidRDefault="000E297A" w:rsidP="00F0738D">
            <w:pPr>
              <w:pStyle w:val="TH"/>
              <w:spacing w:before="0" w:after="0"/>
              <w:rPr>
                <w:ins w:id="267" w:author="CATT" w:date="2024-09-10T09:53:00Z"/>
                <w:rFonts w:eastAsia="宋体"/>
                <w:b w:val="0"/>
                <w:lang w:eastAsia="zh-CN"/>
              </w:rPr>
            </w:pPr>
            <w:ins w:id="268" w:author="CATT" w:date="2024-09-10T09:57:00Z">
              <w:r>
                <w:rPr>
                  <w:rFonts w:eastAsia="宋体" w:hint="eastAsia"/>
                  <w:b w:val="0"/>
                  <w:lang w:eastAsia="zh-CN"/>
                </w:rPr>
                <w:t>1</w:t>
              </w:r>
            </w:ins>
          </w:p>
        </w:tc>
        <w:tc>
          <w:tcPr>
            <w:tcW w:w="1179" w:type="dxa"/>
            <w:vAlign w:val="center"/>
          </w:tcPr>
          <w:p w14:paraId="188AE29A" w14:textId="1D731027" w:rsidR="00F54353" w:rsidRPr="002F5C99" w:rsidRDefault="002F5C99" w:rsidP="00F0738D">
            <w:pPr>
              <w:pStyle w:val="TH"/>
              <w:spacing w:before="0" w:after="0"/>
              <w:rPr>
                <w:ins w:id="269" w:author="CATT" w:date="2024-09-10T09:53:00Z"/>
                <w:rFonts w:eastAsia="宋体"/>
                <w:b w:val="0"/>
                <w:lang w:eastAsia="zh-CN"/>
              </w:rPr>
            </w:pPr>
            <w:ins w:id="270" w:author="CATT" w:date="2024-09-10T09:58:00Z">
              <w:r>
                <w:rPr>
                  <w:rFonts w:eastAsia="宋体" w:hint="eastAsia"/>
                  <w:b w:val="0"/>
                  <w:lang w:eastAsia="zh-CN"/>
                </w:rPr>
                <w:t>1</w:t>
              </w:r>
            </w:ins>
          </w:p>
        </w:tc>
        <w:tc>
          <w:tcPr>
            <w:tcW w:w="1180" w:type="dxa"/>
            <w:vAlign w:val="center"/>
          </w:tcPr>
          <w:p w14:paraId="2323FE6C" w14:textId="39B153A7" w:rsidR="00F54353" w:rsidRPr="002F5C99" w:rsidRDefault="002F5C99" w:rsidP="00F0738D">
            <w:pPr>
              <w:pStyle w:val="TH"/>
              <w:spacing w:before="0" w:after="0"/>
              <w:rPr>
                <w:ins w:id="271" w:author="CATT" w:date="2024-09-10T09:53:00Z"/>
                <w:rFonts w:eastAsia="宋体"/>
                <w:b w:val="0"/>
                <w:lang w:eastAsia="zh-CN"/>
              </w:rPr>
            </w:pPr>
            <w:ins w:id="272" w:author="CATT" w:date="2024-09-10T09:58:00Z">
              <w:r>
                <w:rPr>
                  <w:rFonts w:eastAsia="宋体" w:hint="eastAsia"/>
                  <w:b w:val="0"/>
                  <w:lang w:eastAsia="zh-CN"/>
                </w:rPr>
                <w:t>1</w:t>
              </w:r>
            </w:ins>
          </w:p>
        </w:tc>
        <w:tc>
          <w:tcPr>
            <w:tcW w:w="1179" w:type="dxa"/>
            <w:vAlign w:val="center"/>
          </w:tcPr>
          <w:p w14:paraId="36E42BDC" w14:textId="62E30A21" w:rsidR="00F54353" w:rsidRPr="002F5C99" w:rsidRDefault="002F5C99" w:rsidP="00F0738D">
            <w:pPr>
              <w:pStyle w:val="TH"/>
              <w:spacing w:before="0" w:after="0"/>
              <w:rPr>
                <w:ins w:id="273" w:author="CATT" w:date="2024-09-10T09:53:00Z"/>
                <w:rFonts w:eastAsia="宋体"/>
                <w:b w:val="0"/>
                <w:lang w:eastAsia="zh-CN"/>
              </w:rPr>
            </w:pPr>
            <w:ins w:id="274" w:author="CATT" w:date="2024-09-10T09:58:00Z">
              <w:r>
                <w:rPr>
                  <w:rFonts w:eastAsia="宋体" w:hint="eastAsia"/>
                  <w:b w:val="0"/>
                  <w:lang w:eastAsia="zh-CN"/>
                </w:rPr>
                <w:t>1</w:t>
              </w:r>
            </w:ins>
          </w:p>
        </w:tc>
        <w:tc>
          <w:tcPr>
            <w:tcW w:w="1179" w:type="dxa"/>
            <w:vAlign w:val="center"/>
          </w:tcPr>
          <w:p w14:paraId="6A735A5B" w14:textId="3B08735F" w:rsidR="00F54353" w:rsidRPr="002F5C99" w:rsidRDefault="002F5C99" w:rsidP="00F0738D">
            <w:pPr>
              <w:pStyle w:val="TH"/>
              <w:spacing w:before="0" w:after="0"/>
              <w:rPr>
                <w:ins w:id="275" w:author="CATT" w:date="2024-09-10T09:53:00Z"/>
                <w:rFonts w:eastAsia="宋体"/>
                <w:b w:val="0"/>
                <w:lang w:eastAsia="zh-CN"/>
              </w:rPr>
            </w:pPr>
            <w:ins w:id="276" w:author="CATT" w:date="2024-09-10T09:58:00Z">
              <w:r>
                <w:rPr>
                  <w:rFonts w:eastAsia="宋体" w:hint="eastAsia"/>
                  <w:b w:val="0"/>
                  <w:lang w:eastAsia="zh-CN"/>
                </w:rPr>
                <w:t>1</w:t>
              </w:r>
            </w:ins>
          </w:p>
        </w:tc>
        <w:tc>
          <w:tcPr>
            <w:tcW w:w="1180" w:type="dxa"/>
            <w:vAlign w:val="center"/>
          </w:tcPr>
          <w:p w14:paraId="43B36953" w14:textId="5C086D3F" w:rsidR="00F54353" w:rsidRPr="002F5C99" w:rsidRDefault="002F5C99" w:rsidP="00F0738D">
            <w:pPr>
              <w:pStyle w:val="TH"/>
              <w:spacing w:before="0" w:after="0"/>
              <w:rPr>
                <w:ins w:id="277" w:author="CATT" w:date="2024-09-10T09:55:00Z"/>
                <w:rFonts w:eastAsia="宋体"/>
                <w:b w:val="0"/>
                <w:lang w:eastAsia="zh-CN"/>
              </w:rPr>
            </w:pPr>
            <w:ins w:id="278" w:author="CATT" w:date="2024-09-10T09:58:00Z">
              <w:r>
                <w:rPr>
                  <w:rFonts w:eastAsia="宋体" w:hint="eastAsia"/>
                  <w:b w:val="0"/>
                  <w:lang w:eastAsia="zh-CN"/>
                </w:rPr>
                <w:t>1</w:t>
              </w:r>
            </w:ins>
          </w:p>
        </w:tc>
      </w:tr>
      <w:tr w:rsidR="00F54353" w14:paraId="125A3B67" w14:textId="54DC749C" w:rsidTr="00F13A60">
        <w:trPr>
          <w:ins w:id="279" w:author="CATT" w:date="2024-09-10T09:53:00Z"/>
        </w:trPr>
        <w:tc>
          <w:tcPr>
            <w:tcW w:w="1206" w:type="dxa"/>
            <w:vAlign w:val="center"/>
          </w:tcPr>
          <w:p w14:paraId="48F75FAC" w14:textId="77777777" w:rsidR="00F54353" w:rsidRPr="006A2910" w:rsidRDefault="00F54353" w:rsidP="00F0738D">
            <w:pPr>
              <w:pStyle w:val="TH"/>
              <w:spacing w:before="0" w:after="0"/>
              <w:rPr>
                <w:ins w:id="280" w:author="CATT" w:date="2024-09-10T09:53:00Z"/>
                <w:rFonts w:eastAsiaTheme="minorEastAsia"/>
                <w:lang w:eastAsia="zh-CN"/>
              </w:rPr>
            </w:pPr>
            <w:ins w:id="281" w:author="CATT" w:date="2024-09-10T09:53:00Z">
              <w:r w:rsidRPr="006A2910">
                <w:rPr>
                  <w:rFonts w:eastAsiaTheme="minorEastAsia" w:hint="eastAsia"/>
                  <w:lang w:eastAsia="zh-CN"/>
                </w:rPr>
                <w:t>30</w:t>
              </w:r>
            </w:ins>
          </w:p>
        </w:tc>
        <w:tc>
          <w:tcPr>
            <w:tcW w:w="1179" w:type="dxa"/>
            <w:vAlign w:val="center"/>
          </w:tcPr>
          <w:p w14:paraId="551E1AC8" w14:textId="4C13F983" w:rsidR="00F54353" w:rsidRPr="002F5C99" w:rsidRDefault="002F5C99" w:rsidP="00F0738D">
            <w:pPr>
              <w:pStyle w:val="TH"/>
              <w:spacing w:before="0" w:after="0"/>
              <w:rPr>
                <w:ins w:id="282" w:author="CATT" w:date="2024-09-10T09:53:00Z"/>
                <w:rFonts w:eastAsia="宋体"/>
                <w:b w:val="0"/>
                <w:lang w:eastAsia="zh-CN"/>
              </w:rPr>
            </w:pPr>
            <w:ins w:id="283" w:author="CATT" w:date="2024-09-10T09:58:00Z">
              <w:r>
                <w:rPr>
                  <w:rFonts w:eastAsia="宋体" w:hint="eastAsia"/>
                  <w:b w:val="0"/>
                  <w:lang w:eastAsia="zh-CN"/>
                </w:rPr>
                <w:t>2</w:t>
              </w:r>
            </w:ins>
          </w:p>
        </w:tc>
        <w:tc>
          <w:tcPr>
            <w:tcW w:w="1179" w:type="dxa"/>
            <w:vAlign w:val="center"/>
          </w:tcPr>
          <w:p w14:paraId="7EF64790" w14:textId="4E3EE61E" w:rsidR="00F54353" w:rsidRPr="000E297A" w:rsidRDefault="002F5C99" w:rsidP="00F0738D">
            <w:pPr>
              <w:pStyle w:val="TH"/>
              <w:spacing w:before="0" w:after="0"/>
              <w:rPr>
                <w:ins w:id="284" w:author="CATT" w:date="2024-09-10T09:53:00Z"/>
                <w:rFonts w:eastAsia="宋体"/>
                <w:b w:val="0"/>
                <w:lang w:eastAsia="zh-CN"/>
              </w:rPr>
            </w:pPr>
            <w:ins w:id="285" w:author="CATT" w:date="2024-09-10T09:58:00Z">
              <w:r>
                <w:rPr>
                  <w:rFonts w:eastAsia="宋体" w:hint="eastAsia"/>
                  <w:b w:val="0"/>
                  <w:lang w:eastAsia="zh-CN"/>
                </w:rPr>
                <w:t>1</w:t>
              </w:r>
            </w:ins>
          </w:p>
        </w:tc>
        <w:tc>
          <w:tcPr>
            <w:tcW w:w="1180" w:type="dxa"/>
            <w:vAlign w:val="center"/>
          </w:tcPr>
          <w:p w14:paraId="49246882" w14:textId="4A5401FF" w:rsidR="00F54353" w:rsidRPr="002F5C99" w:rsidRDefault="002F5C99" w:rsidP="00F0738D">
            <w:pPr>
              <w:pStyle w:val="TH"/>
              <w:spacing w:before="0" w:after="0"/>
              <w:rPr>
                <w:ins w:id="286" w:author="CATT" w:date="2024-09-10T09:53:00Z"/>
                <w:rFonts w:eastAsia="宋体"/>
                <w:b w:val="0"/>
                <w:lang w:eastAsia="zh-CN"/>
              </w:rPr>
            </w:pPr>
            <w:ins w:id="287" w:author="CATT" w:date="2024-09-10T09:58:00Z">
              <w:r>
                <w:rPr>
                  <w:rFonts w:eastAsia="宋体" w:hint="eastAsia"/>
                  <w:b w:val="0"/>
                  <w:lang w:eastAsia="zh-CN"/>
                </w:rPr>
                <w:t>1</w:t>
              </w:r>
            </w:ins>
          </w:p>
        </w:tc>
        <w:tc>
          <w:tcPr>
            <w:tcW w:w="1179" w:type="dxa"/>
            <w:vAlign w:val="center"/>
          </w:tcPr>
          <w:p w14:paraId="14CA0D2F" w14:textId="13DD73FF" w:rsidR="00F54353" w:rsidRPr="002F5C99" w:rsidRDefault="002F5C99" w:rsidP="00F0738D">
            <w:pPr>
              <w:pStyle w:val="TH"/>
              <w:spacing w:before="0" w:after="0"/>
              <w:rPr>
                <w:ins w:id="288" w:author="CATT" w:date="2024-09-10T09:53:00Z"/>
                <w:rFonts w:eastAsia="宋体"/>
                <w:b w:val="0"/>
                <w:lang w:eastAsia="zh-CN"/>
              </w:rPr>
            </w:pPr>
            <w:ins w:id="289" w:author="CATT" w:date="2024-09-10T09:58:00Z">
              <w:r>
                <w:rPr>
                  <w:rFonts w:eastAsia="宋体" w:hint="eastAsia"/>
                  <w:b w:val="0"/>
                  <w:lang w:eastAsia="zh-CN"/>
                </w:rPr>
                <w:t>1</w:t>
              </w:r>
            </w:ins>
          </w:p>
        </w:tc>
        <w:tc>
          <w:tcPr>
            <w:tcW w:w="1179" w:type="dxa"/>
            <w:vAlign w:val="center"/>
          </w:tcPr>
          <w:p w14:paraId="26688244" w14:textId="72769026" w:rsidR="00F54353" w:rsidRPr="002F5C99" w:rsidRDefault="002F5C99" w:rsidP="00F0738D">
            <w:pPr>
              <w:pStyle w:val="TH"/>
              <w:spacing w:before="0" w:after="0"/>
              <w:rPr>
                <w:ins w:id="290" w:author="CATT" w:date="2024-09-10T09:53:00Z"/>
                <w:rFonts w:eastAsia="宋体"/>
                <w:b w:val="0"/>
                <w:lang w:eastAsia="zh-CN"/>
              </w:rPr>
            </w:pPr>
            <w:ins w:id="291" w:author="CATT" w:date="2024-09-10T09:58:00Z">
              <w:r>
                <w:rPr>
                  <w:rFonts w:eastAsia="宋体" w:hint="eastAsia"/>
                  <w:b w:val="0"/>
                  <w:lang w:eastAsia="zh-CN"/>
                </w:rPr>
                <w:t>1</w:t>
              </w:r>
            </w:ins>
          </w:p>
        </w:tc>
        <w:tc>
          <w:tcPr>
            <w:tcW w:w="1180" w:type="dxa"/>
            <w:vAlign w:val="center"/>
          </w:tcPr>
          <w:p w14:paraId="28726E3F" w14:textId="5B6F83AE" w:rsidR="00F54353" w:rsidRPr="002F5C99" w:rsidRDefault="002F5C99" w:rsidP="00F0738D">
            <w:pPr>
              <w:pStyle w:val="TH"/>
              <w:spacing w:before="0" w:after="0"/>
              <w:rPr>
                <w:ins w:id="292" w:author="CATT" w:date="2024-09-10T09:55:00Z"/>
                <w:rFonts w:eastAsia="宋体"/>
                <w:b w:val="0"/>
                <w:lang w:eastAsia="zh-CN"/>
              </w:rPr>
            </w:pPr>
            <w:ins w:id="293" w:author="CATT" w:date="2024-09-10T09:58:00Z">
              <w:r>
                <w:rPr>
                  <w:rFonts w:eastAsia="宋体" w:hint="eastAsia"/>
                  <w:b w:val="0"/>
                  <w:lang w:eastAsia="zh-CN"/>
                </w:rPr>
                <w:t>1</w:t>
              </w:r>
            </w:ins>
          </w:p>
        </w:tc>
      </w:tr>
      <w:tr w:rsidR="00F54353" w14:paraId="79864930" w14:textId="48FC3E1A" w:rsidTr="00F13A60">
        <w:trPr>
          <w:ins w:id="294" w:author="CATT" w:date="2024-09-10T09:53:00Z"/>
        </w:trPr>
        <w:tc>
          <w:tcPr>
            <w:tcW w:w="1206" w:type="dxa"/>
            <w:vAlign w:val="center"/>
          </w:tcPr>
          <w:p w14:paraId="2AA5A9F3" w14:textId="77777777" w:rsidR="00F54353" w:rsidRPr="006A2910" w:rsidRDefault="00F54353" w:rsidP="00F0738D">
            <w:pPr>
              <w:pStyle w:val="TH"/>
              <w:spacing w:before="0" w:after="0"/>
              <w:rPr>
                <w:ins w:id="295" w:author="CATT" w:date="2024-09-10T09:53:00Z"/>
                <w:rFonts w:eastAsiaTheme="minorEastAsia"/>
                <w:lang w:eastAsia="zh-CN"/>
              </w:rPr>
            </w:pPr>
            <w:ins w:id="296" w:author="CATT" w:date="2024-09-10T09:53:00Z">
              <w:r w:rsidRPr="006A2910">
                <w:rPr>
                  <w:rFonts w:eastAsiaTheme="minorEastAsia" w:hint="eastAsia"/>
                  <w:lang w:eastAsia="zh-CN"/>
                </w:rPr>
                <w:t>60</w:t>
              </w:r>
            </w:ins>
          </w:p>
        </w:tc>
        <w:tc>
          <w:tcPr>
            <w:tcW w:w="1179" w:type="dxa"/>
            <w:vAlign w:val="center"/>
          </w:tcPr>
          <w:p w14:paraId="3075865A" w14:textId="3557FF91" w:rsidR="00F54353" w:rsidRPr="002F5C99" w:rsidRDefault="002F5C99" w:rsidP="00F0738D">
            <w:pPr>
              <w:pStyle w:val="TH"/>
              <w:spacing w:before="0" w:after="0"/>
              <w:rPr>
                <w:ins w:id="297" w:author="CATT" w:date="2024-09-10T09:53:00Z"/>
                <w:rFonts w:eastAsia="宋体"/>
                <w:b w:val="0"/>
                <w:lang w:eastAsia="zh-CN"/>
              </w:rPr>
            </w:pPr>
            <w:ins w:id="298" w:author="CATT" w:date="2024-09-10T09:58:00Z">
              <w:r>
                <w:rPr>
                  <w:rFonts w:eastAsia="宋体" w:hint="eastAsia"/>
                  <w:b w:val="0"/>
                  <w:lang w:eastAsia="zh-CN"/>
                </w:rPr>
                <w:t>4</w:t>
              </w:r>
            </w:ins>
          </w:p>
        </w:tc>
        <w:tc>
          <w:tcPr>
            <w:tcW w:w="1179" w:type="dxa"/>
            <w:vAlign w:val="center"/>
          </w:tcPr>
          <w:p w14:paraId="27AFF194" w14:textId="36D6660A" w:rsidR="00F54353" w:rsidRPr="002F5C99" w:rsidRDefault="002F5C99" w:rsidP="00F0738D">
            <w:pPr>
              <w:pStyle w:val="TH"/>
              <w:spacing w:before="0" w:after="0"/>
              <w:rPr>
                <w:ins w:id="299" w:author="CATT" w:date="2024-09-10T09:53:00Z"/>
                <w:rFonts w:eastAsia="宋体"/>
                <w:b w:val="0"/>
                <w:lang w:eastAsia="zh-CN"/>
              </w:rPr>
            </w:pPr>
            <w:ins w:id="300" w:author="CATT" w:date="2024-09-10T09:58:00Z">
              <w:r>
                <w:rPr>
                  <w:rFonts w:eastAsia="宋体" w:hint="eastAsia"/>
                  <w:b w:val="0"/>
                  <w:lang w:eastAsia="zh-CN"/>
                </w:rPr>
                <w:t>2</w:t>
              </w:r>
            </w:ins>
          </w:p>
        </w:tc>
        <w:tc>
          <w:tcPr>
            <w:tcW w:w="1180" w:type="dxa"/>
            <w:vAlign w:val="center"/>
          </w:tcPr>
          <w:p w14:paraId="23D38E2A" w14:textId="5E0EE83C" w:rsidR="00F54353" w:rsidRPr="000E297A" w:rsidRDefault="002F5C99" w:rsidP="00F0738D">
            <w:pPr>
              <w:pStyle w:val="TH"/>
              <w:spacing w:before="0" w:after="0"/>
              <w:rPr>
                <w:ins w:id="301" w:author="CATT" w:date="2024-09-10T09:53:00Z"/>
                <w:rFonts w:eastAsia="宋体"/>
                <w:b w:val="0"/>
                <w:lang w:eastAsia="zh-CN"/>
              </w:rPr>
            </w:pPr>
            <w:ins w:id="302" w:author="CATT" w:date="2024-09-10T09:58:00Z">
              <w:r>
                <w:rPr>
                  <w:rFonts w:eastAsia="宋体" w:hint="eastAsia"/>
                  <w:b w:val="0"/>
                  <w:lang w:eastAsia="zh-CN"/>
                </w:rPr>
                <w:t>1</w:t>
              </w:r>
            </w:ins>
          </w:p>
        </w:tc>
        <w:tc>
          <w:tcPr>
            <w:tcW w:w="1179" w:type="dxa"/>
            <w:vAlign w:val="center"/>
          </w:tcPr>
          <w:p w14:paraId="06019B1B" w14:textId="31B7C7BE" w:rsidR="00F54353" w:rsidRPr="002F5C99" w:rsidRDefault="002F5C99" w:rsidP="00F0738D">
            <w:pPr>
              <w:pStyle w:val="TH"/>
              <w:spacing w:before="0" w:after="0"/>
              <w:rPr>
                <w:ins w:id="303" w:author="CATT" w:date="2024-09-10T09:53:00Z"/>
                <w:rFonts w:eastAsia="宋体"/>
                <w:b w:val="0"/>
                <w:lang w:eastAsia="zh-CN"/>
              </w:rPr>
            </w:pPr>
            <w:ins w:id="304" w:author="CATT" w:date="2024-09-10T09:58:00Z">
              <w:r>
                <w:rPr>
                  <w:rFonts w:eastAsia="宋体" w:hint="eastAsia"/>
                  <w:b w:val="0"/>
                  <w:lang w:eastAsia="zh-CN"/>
                </w:rPr>
                <w:t>1</w:t>
              </w:r>
            </w:ins>
          </w:p>
        </w:tc>
        <w:tc>
          <w:tcPr>
            <w:tcW w:w="1179" w:type="dxa"/>
            <w:vAlign w:val="center"/>
          </w:tcPr>
          <w:p w14:paraId="06A816FB" w14:textId="4984F0A0" w:rsidR="00F54353" w:rsidRPr="002F5C99" w:rsidRDefault="002F5C99" w:rsidP="00F0738D">
            <w:pPr>
              <w:pStyle w:val="TH"/>
              <w:spacing w:before="0" w:after="0"/>
              <w:rPr>
                <w:ins w:id="305" w:author="CATT" w:date="2024-09-10T09:53:00Z"/>
                <w:rFonts w:eastAsia="宋体"/>
                <w:b w:val="0"/>
                <w:lang w:eastAsia="zh-CN"/>
              </w:rPr>
            </w:pPr>
            <w:ins w:id="306" w:author="CATT" w:date="2024-09-10T09:58:00Z">
              <w:r>
                <w:rPr>
                  <w:rFonts w:eastAsia="宋体" w:hint="eastAsia"/>
                  <w:b w:val="0"/>
                  <w:lang w:eastAsia="zh-CN"/>
                </w:rPr>
                <w:t>1</w:t>
              </w:r>
            </w:ins>
          </w:p>
        </w:tc>
        <w:tc>
          <w:tcPr>
            <w:tcW w:w="1180" w:type="dxa"/>
            <w:vAlign w:val="center"/>
          </w:tcPr>
          <w:p w14:paraId="0FE755C6" w14:textId="601B907D" w:rsidR="00F54353" w:rsidRPr="002F5C99" w:rsidRDefault="002F5C99" w:rsidP="00F0738D">
            <w:pPr>
              <w:pStyle w:val="TH"/>
              <w:spacing w:before="0" w:after="0"/>
              <w:rPr>
                <w:ins w:id="307" w:author="CATT" w:date="2024-09-10T09:55:00Z"/>
                <w:rFonts w:eastAsia="宋体"/>
                <w:b w:val="0"/>
                <w:lang w:eastAsia="zh-CN"/>
              </w:rPr>
            </w:pPr>
            <w:ins w:id="308" w:author="CATT" w:date="2024-09-10T09:58:00Z">
              <w:r>
                <w:rPr>
                  <w:rFonts w:eastAsia="宋体" w:hint="eastAsia"/>
                  <w:b w:val="0"/>
                  <w:lang w:eastAsia="zh-CN"/>
                </w:rPr>
                <w:t>1</w:t>
              </w:r>
            </w:ins>
          </w:p>
        </w:tc>
      </w:tr>
      <w:tr w:rsidR="00F54353" w14:paraId="78F2058C" w14:textId="38D236BE" w:rsidTr="00F13A60">
        <w:trPr>
          <w:ins w:id="309" w:author="CATT" w:date="2024-09-10T09:53:00Z"/>
        </w:trPr>
        <w:tc>
          <w:tcPr>
            <w:tcW w:w="1206" w:type="dxa"/>
            <w:vAlign w:val="center"/>
          </w:tcPr>
          <w:p w14:paraId="2FB2A482" w14:textId="77777777" w:rsidR="00F54353" w:rsidRPr="006A2910" w:rsidRDefault="00F54353" w:rsidP="00F0738D">
            <w:pPr>
              <w:pStyle w:val="TH"/>
              <w:spacing w:before="0" w:after="0"/>
              <w:rPr>
                <w:ins w:id="310" w:author="CATT" w:date="2024-09-10T09:53:00Z"/>
                <w:rFonts w:eastAsiaTheme="minorEastAsia"/>
                <w:lang w:eastAsia="zh-CN"/>
              </w:rPr>
            </w:pPr>
            <w:ins w:id="311" w:author="CATT" w:date="2024-09-10T09:53:00Z">
              <w:r w:rsidRPr="006A2910">
                <w:rPr>
                  <w:rFonts w:eastAsiaTheme="minorEastAsia" w:hint="eastAsia"/>
                  <w:lang w:eastAsia="zh-CN"/>
                </w:rPr>
                <w:t>120</w:t>
              </w:r>
            </w:ins>
          </w:p>
        </w:tc>
        <w:tc>
          <w:tcPr>
            <w:tcW w:w="1179" w:type="dxa"/>
            <w:vAlign w:val="center"/>
          </w:tcPr>
          <w:p w14:paraId="735DE29E" w14:textId="0BF42383" w:rsidR="00F54353" w:rsidRPr="002F5C99" w:rsidRDefault="002F5C99" w:rsidP="00F0738D">
            <w:pPr>
              <w:pStyle w:val="TH"/>
              <w:spacing w:before="0" w:after="0"/>
              <w:rPr>
                <w:ins w:id="312" w:author="CATT" w:date="2024-09-10T09:53:00Z"/>
                <w:rFonts w:eastAsia="宋体"/>
                <w:b w:val="0"/>
                <w:lang w:eastAsia="zh-CN"/>
              </w:rPr>
            </w:pPr>
            <w:ins w:id="313" w:author="CATT" w:date="2024-09-10T09:58:00Z">
              <w:r>
                <w:rPr>
                  <w:rFonts w:eastAsia="宋体" w:hint="eastAsia"/>
                  <w:b w:val="0"/>
                  <w:lang w:eastAsia="zh-CN"/>
                </w:rPr>
                <w:t>8</w:t>
              </w:r>
            </w:ins>
          </w:p>
        </w:tc>
        <w:tc>
          <w:tcPr>
            <w:tcW w:w="1179" w:type="dxa"/>
            <w:vAlign w:val="center"/>
          </w:tcPr>
          <w:p w14:paraId="73CBCDF8" w14:textId="5A155171" w:rsidR="00F54353" w:rsidRPr="002F5C99" w:rsidRDefault="002F5C99" w:rsidP="00F0738D">
            <w:pPr>
              <w:pStyle w:val="TH"/>
              <w:spacing w:before="0" w:after="0"/>
              <w:rPr>
                <w:ins w:id="314" w:author="CATT" w:date="2024-09-10T09:53:00Z"/>
                <w:rFonts w:eastAsia="宋体"/>
                <w:b w:val="0"/>
                <w:lang w:eastAsia="zh-CN"/>
              </w:rPr>
            </w:pPr>
            <w:ins w:id="315" w:author="CATT" w:date="2024-09-10T09:58:00Z">
              <w:r>
                <w:rPr>
                  <w:rFonts w:eastAsia="宋体" w:hint="eastAsia"/>
                  <w:b w:val="0"/>
                  <w:lang w:eastAsia="zh-CN"/>
                </w:rPr>
                <w:t>4</w:t>
              </w:r>
            </w:ins>
          </w:p>
        </w:tc>
        <w:tc>
          <w:tcPr>
            <w:tcW w:w="1180" w:type="dxa"/>
            <w:vAlign w:val="center"/>
          </w:tcPr>
          <w:p w14:paraId="6CA9859F" w14:textId="513D2F6C" w:rsidR="00F54353" w:rsidRPr="002F5C99" w:rsidRDefault="002F5C99" w:rsidP="00F0738D">
            <w:pPr>
              <w:pStyle w:val="TH"/>
              <w:spacing w:before="0" w:after="0"/>
              <w:rPr>
                <w:ins w:id="316" w:author="CATT" w:date="2024-09-10T09:53:00Z"/>
                <w:rFonts w:eastAsia="宋体"/>
                <w:b w:val="0"/>
                <w:lang w:eastAsia="zh-CN"/>
              </w:rPr>
            </w:pPr>
            <w:ins w:id="317" w:author="CATT" w:date="2024-09-10T09:58:00Z">
              <w:r>
                <w:rPr>
                  <w:rFonts w:eastAsia="宋体" w:hint="eastAsia"/>
                  <w:b w:val="0"/>
                  <w:lang w:eastAsia="zh-CN"/>
                </w:rPr>
                <w:t>2</w:t>
              </w:r>
            </w:ins>
          </w:p>
        </w:tc>
        <w:tc>
          <w:tcPr>
            <w:tcW w:w="1179" w:type="dxa"/>
            <w:vAlign w:val="center"/>
          </w:tcPr>
          <w:p w14:paraId="3E781F92" w14:textId="7CF02FBE" w:rsidR="00F54353" w:rsidRPr="002F5C99" w:rsidRDefault="002F5C99" w:rsidP="00F0738D">
            <w:pPr>
              <w:pStyle w:val="TH"/>
              <w:spacing w:before="0" w:after="0"/>
              <w:rPr>
                <w:ins w:id="318" w:author="CATT" w:date="2024-09-10T09:53:00Z"/>
                <w:rFonts w:eastAsia="宋体"/>
                <w:b w:val="0"/>
                <w:lang w:eastAsia="zh-CN"/>
              </w:rPr>
            </w:pPr>
            <w:ins w:id="319" w:author="CATT" w:date="2024-09-10T09:58:00Z">
              <w:r>
                <w:rPr>
                  <w:rFonts w:eastAsia="宋体" w:hint="eastAsia"/>
                  <w:b w:val="0"/>
                  <w:lang w:eastAsia="zh-CN"/>
                </w:rPr>
                <w:t>1</w:t>
              </w:r>
            </w:ins>
          </w:p>
        </w:tc>
        <w:tc>
          <w:tcPr>
            <w:tcW w:w="1179" w:type="dxa"/>
            <w:vAlign w:val="center"/>
          </w:tcPr>
          <w:p w14:paraId="215FF2CA" w14:textId="0C0FF67B" w:rsidR="00F54353" w:rsidRPr="002F5C99" w:rsidRDefault="002F5C99" w:rsidP="00F0738D">
            <w:pPr>
              <w:pStyle w:val="TH"/>
              <w:spacing w:before="0" w:after="0"/>
              <w:rPr>
                <w:ins w:id="320" w:author="CATT" w:date="2024-09-10T09:53:00Z"/>
                <w:rFonts w:eastAsia="宋体"/>
                <w:b w:val="0"/>
                <w:lang w:eastAsia="zh-CN"/>
              </w:rPr>
            </w:pPr>
            <w:ins w:id="321" w:author="CATT" w:date="2024-09-10T09:58:00Z">
              <w:r>
                <w:rPr>
                  <w:rFonts w:eastAsia="宋体" w:hint="eastAsia"/>
                  <w:b w:val="0"/>
                  <w:lang w:eastAsia="zh-CN"/>
                </w:rPr>
                <w:t>1</w:t>
              </w:r>
            </w:ins>
          </w:p>
        </w:tc>
        <w:tc>
          <w:tcPr>
            <w:tcW w:w="1180" w:type="dxa"/>
            <w:vAlign w:val="center"/>
          </w:tcPr>
          <w:p w14:paraId="738AD822" w14:textId="1C82E2EE" w:rsidR="00F54353" w:rsidRPr="002F5C99" w:rsidRDefault="002F5C99" w:rsidP="00F0738D">
            <w:pPr>
              <w:pStyle w:val="TH"/>
              <w:spacing w:before="0" w:after="0"/>
              <w:rPr>
                <w:ins w:id="322" w:author="CATT" w:date="2024-09-10T09:55:00Z"/>
                <w:rFonts w:eastAsia="宋体"/>
                <w:b w:val="0"/>
                <w:lang w:eastAsia="zh-CN"/>
              </w:rPr>
            </w:pPr>
            <w:ins w:id="323" w:author="CATT" w:date="2024-09-10T09:58:00Z">
              <w:r>
                <w:rPr>
                  <w:rFonts w:eastAsia="宋体" w:hint="eastAsia"/>
                  <w:b w:val="0"/>
                  <w:lang w:eastAsia="zh-CN"/>
                </w:rPr>
                <w:t>1</w:t>
              </w:r>
            </w:ins>
          </w:p>
        </w:tc>
      </w:tr>
      <w:tr w:rsidR="00F54353" w14:paraId="252A8720" w14:textId="30928AA3" w:rsidTr="00F13A60">
        <w:trPr>
          <w:ins w:id="324" w:author="CATT" w:date="2024-09-10T09:53:00Z"/>
        </w:trPr>
        <w:tc>
          <w:tcPr>
            <w:tcW w:w="1206" w:type="dxa"/>
            <w:vAlign w:val="center"/>
          </w:tcPr>
          <w:p w14:paraId="77CBC7B6" w14:textId="77777777" w:rsidR="00F54353" w:rsidRPr="006A2910" w:rsidRDefault="00F54353" w:rsidP="00F0738D">
            <w:pPr>
              <w:pStyle w:val="TH"/>
              <w:spacing w:before="0" w:after="0"/>
              <w:rPr>
                <w:ins w:id="325" w:author="CATT" w:date="2024-09-10T09:53:00Z"/>
                <w:rFonts w:eastAsiaTheme="minorEastAsia"/>
                <w:lang w:eastAsia="zh-CN"/>
              </w:rPr>
            </w:pPr>
            <w:ins w:id="326" w:author="CATT" w:date="2024-09-10T09:53:00Z">
              <w:r w:rsidRPr="006A2910">
                <w:rPr>
                  <w:rFonts w:eastAsiaTheme="minorEastAsia" w:hint="eastAsia"/>
                  <w:lang w:eastAsia="zh-CN"/>
                </w:rPr>
                <w:t>480</w:t>
              </w:r>
            </w:ins>
          </w:p>
        </w:tc>
        <w:tc>
          <w:tcPr>
            <w:tcW w:w="1179" w:type="dxa"/>
            <w:vAlign w:val="center"/>
          </w:tcPr>
          <w:p w14:paraId="5FB99B0F" w14:textId="019C26B6" w:rsidR="00F54353" w:rsidRPr="002F5C99" w:rsidRDefault="002F5C99" w:rsidP="00F0738D">
            <w:pPr>
              <w:pStyle w:val="TH"/>
              <w:spacing w:before="0" w:after="0"/>
              <w:rPr>
                <w:ins w:id="327" w:author="CATT" w:date="2024-09-10T09:53:00Z"/>
                <w:rFonts w:eastAsia="宋体"/>
                <w:b w:val="0"/>
                <w:lang w:eastAsia="zh-CN"/>
              </w:rPr>
            </w:pPr>
            <w:ins w:id="328" w:author="CATT" w:date="2024-09-10T09:58:00Z">
              <w:r>
                <w:rPr>
                  <w:rFonts w:eastAsia="宋体" w:hint="eastAsia"/>
                  <w:b w:val="0"/>
                  <w:lang w:eastAsia="zh-CN"/>
                </w:rPr>
                <w:t>32</w:t>
              </w:r>
            </w:ins>
          </w:p>
        </w:tc>
        <w:tc>
          <w:tcPr>
            <w:tcW w:w="1179" w:type="dxa"/>
            <w:vAlign w:val="center"/>
          </w:tcPr>
          <w:p w14:paraId="6E7E77B9" w14:textId="49708406" w:rsidR="00F54353" w:rsidRPr="002F5C99" w:rsidRDefault="002F5C99" w:rsidP="00F0738D">
            <w:pPr>
              <w:pStyle w:val="TH"/>
              <w:spacing w:before="0" w:after="0"/>
              <w:rPr>
                <w:ins w:id="329" w:author="CATT" w:date="2024-09-10T09:53:00Z"/>
                <w:rFonts w:eastAsia="宋体"/>
                <w:b w:val="0"/>
                <w:lang w:eastAsia="zh-CN"/>
              </w:rPr>
            </w:pPr>
            <w:ins w:id="330" w:author="CATT" w:date="2024-09-10T09:58:00Z">
              <w:r>
                <w:rPr>
                  <w:rFonts w:eastAsia="宋体" w:hint="eastAsia"/>
                  <w:b w:val="0"/>
                  <w:lang w:eastAsia="zh-CN"/>
                </w:rPr>
                <w:t>16</w:t>
              </w:r>
            </w:ins>
          </w:p>
        </w:tc>
        <w:tc>
          <w:tcPr>
            <w:tcW w:w="1180" w:type="dxa"/>
            <w:vAlign w:val="center"/>
          </w:tcPr>
          <w:p w14:paraId="04C3D5EB" w14:textId="335115DB" w:rsidR="00F54353" w:rsidRPr="002F5C99" w:rsidRDefault="002F5C99" w:rsidP="00F0738D">
            <w:pPr>
              <w:pStyle w:val="TH"/>
              <w:spacing w:before="0" w:after="0"/>
              <w:rPr>
                <w:ins w:id="331" w:author="CATT" w:date="2024-09-10T09:53:00Z"/>
                <w:rFonts w:eastAsia="宋体"/>
                <w:b w:val="0"/>
                <w:lang w:eastAsia="zh-CN"/>
              </w:rPr>
            </w:pPr>
            <w:ins w:id="332" w:author="CATT" w:date="2024-09-10T09:58:00Z">
              <w:r>
                <w:rPr>
                  <w:rFonts w:eastAsia="宋体" w:hint="eastAsia"/>
                  <w:b w:val="0"/>
                  <w:lang w:eastAsia="zh-CN"/>
                </w:rPr>
                <w:t>8</w:t>
              </w:r>
            </w:ins>
          </w:p>
        </w:tc>
        <w:tc>
          <w:tcPr>
            <w:tcW w:w="1179" w:type="dxa"/>
            <w:vAlign w:val="center"/>
          </w:tcPr>
          <w:p w14:paraId="67F24673" w14:textId="2A9C9F25" w:rsidR="00F54353" w:rsidRPr="002F5C99" w:rsidRDefault="002F5C99" w:rsidP="00F0738D">
            <w:pPr>
              <w:pStyle w:val="TH"/>
              <w:spacing w:before="0" w:after="0"/>
              <w:rPr>
                <w:ins w:id="333" w:author="CATT" w:date="2024-09-10T09:53:00Z"/>
                <w:rFonts w:eastAsia="宋体"/>
                <w:b w:val="0"/>
                <w:lang w:eastAsia="zh-CN"/>
              </w:rPr>
            </w:pPr>
            <w:ins w:id="334" w:author="CATT" w:date="2024-09-10T09:58:00Z">
              <w:r>
                <w:rPr>
                  <w:rFonts w:eastAsia="宋体" w:hint="eastAsia"/>
                  <w:b w:val="0"/>
                  <w:lang w:eastAsia="zh-CN"/>
                </w:rPr>
                <w:t>4</w:t>
              </w:r>
            </w:ins>
          </w:p>
        </w:tc>
        <w:tc>
          <w:tcPr>
            <w:tcW w:w="1179" w:type="dxa"/>
            <w:vAlign w:val="center"/>
          </w:tcPr>
          <w:p w14:paraId="54859ED0" w14:textId="25648615" w:rsidR="00F54353" w:rsidRPr="002F5C99" w:rsidRDefault="002F5C99" w:rsidP="00F0738D">
            <w:pPr>
              <w:pStyle w:val="TH"/>
              <w:spacing w:before="0" w:after="0"/>
              <w:rPr>
                <w:ins w:id="335" w:author="CATT" w:date="2024-09-10T09:53:00Z"/>
                <w:rFonts w:eastAsia="宋体"/>
                <w:b w:val="0"/>
                <w:lang w:eastAsia="zh-CN"/>
              </w:rPr>
            </w:pPr>
            <w:ins w:id="336" w:author="CATT" w:date="2024-09-10T09:58:00Z">
              <w:r>
                <w:rPr>
                  <w:rFonts w:eastAsia="宋体" w:hint="eastAsia"/>
                  <w:b w:val="0"/>
                  <w:lang w:eastAsia="zh-CN"/>
                </w:rPr>
                <w:t>1</w:t>
              </w:r>
            </w:ins>
          </w:p>
        </w:tc>
        <w:tc>
          <w:tcPr>
            <w:tcW w:w="1180" w:type="dxa"/>
            <w:vAlign w:val="center"/>
          </w:tcPr>
          <w:p w14:paraId="00DD537B" w14:textId="64487DEE" w:rsidR="00F54353" w:rsidRPr="002F5C99" w:rsidRDefault="002F5C99" w:rsidP="00F0738D">
            <w:pPr>
              <w:pStyle w:val="TH"/>
              <w:spacing w:before="0" w:after="0"/>
              <w:rPr>
                <w:ins w:id="337" w:author="CATT" w:date="2024-09-10T09:55:00Z"/>
                <w:rFonts w:eastAsia="宋体"/>
                <w:b w:val="0"/>
                <w:lang w:eastAsia="zh-CN"/>
              </w:rPr>
            </w:pPr>
            <w:ins w:id="338" w:author="CATT" w:date="2024-09-10T09:58:00Z">
              <w:r>
                <w:rPr>
                  <w:rFonts w:eastAsia="宋体" w:hint="eastAsia"/>
                  <w:b w:val="0"/>
                  <w:lang w:eastAsia="zh-CN"/>
                </w:rPr>
                <w:t>1</w:t>
              </w:r>
            </w:ins>
          </w:p>
        </w:tc>
      </w:tr>
      <w:tr w:rsidR="00F54353" w14:paraId="33588AC6" w14:textId="45D83501" w:rsidTr="00F13A60">
        <w:trPr>
          <w:ins w:id="339" w:author="CATT" w:date="2024-09-10T09:53:00Z"/>
        </w:trPr>
        <w:tc>
          <w:tcPr>
            <w:tcW w:w="1206" w:type="dxa"/>
            <w:vAlign w:val="center"/>
          </w:tcPr>
          <w:p w14:paraId="6B8EB03D" w14:textId="77777777" w:rsidR="00F54353" w:rsidRPr="006A2910" w:rsidRDefault="00F54353" w:rsidP="00F0738D">
            <w:pPr>
              <w:pStyle w:val="TH"/>
              <w:spacing w:before="0" w:after="0"/>
              <w:rPr>
                <w:ins w:id="340" w:author="CATT" w:date="2024-09-10T09:53:00Z"/>
                <w:rFonts w:eastAsiaTheme="minorEastAsia"/>
                <w:lang w:eastAsia="zh-CN"/>
              </w:rPr>
            </w:pPr>
            <w:ins w:id="341" w:author="CATT" w:date="2024-09-10T09:53:00Z">
              <w:r w:rsidRPr="006A2910">
                <w:rPr>
                  <w:rFonts w:eastAsiaTheme="minorEastAsia" w:hint="eastAsia"/>
                  <w:lang w:eastAsia="zh-CN"/>
                </w:rPr>
                <w:t>960</w:t>
              </w:r>
            </w:ins>
          </w:p>
        </w:tc>
        <w:tc>
          <w:tcPr>
            <w:tcW w:w="1179" w:type="dxa"/>
            <w:vAlign w:val="center"/>
          </w:tcPr>
          <w:p w14:paraId="5C0BF74A" w14:textId="4DCB1DF1" w:rsidR="00F54353" w:rsidRPr="002F5C99" w:rsidRDefault="002F5C99" w:rsidP="00F0738D">
            <w:pPr>
              <w:pStyle w:val="TH"/>
              <w:spacing w:before="0" w:after="0"/>
              <w:rPr>
                <w:ins w:id="342" w:author="CATT" w:date="2024-09-10T09:53:00Z"/>
                <w:rFonts w:eastAsia="宋体"/>
                <w:b w:val="0"/>
                <w:lang w:eastAsia="zh-CN"/>
              </w:rPr>
            </w:pPr>
            <w:ins w:id="343" w:author="CATT" w:date="2024-09-10T09:58:00Z">
              <w:r>
                <w:rPr>
                  <w:rFonts w:eastAsia="宋体" w:hint="eastAsia"/>
                  <w:b w:val="0"/>
                  <w:lang w:eastAsia="zh-CN"/>
                </w:rPr>
                <w:t>64</w:t>
              </w:r>
            </w:ins>
          </w:p>
        </w:tc>
        <w:tc>
          <w:tcPr>
            <w:tcW w:w="1179" w:type="dxa"/>
            <w:vAlign w:val="center"/>
          </w:tcPr>
          <w:p w14:paraId="521AB7B6" w14:textId="2F5B00DF" w:rsidR="00F54353" w:rsidRPr="002F5C99" w:rsidRDefault="002F5C99" w:rsidP="00F0738D">
            <w:pPr>
              <w:pStyle w:val="TH"/>
              <w:spacing w:before="0" w:after="0"/>
              <w:rPr>
                <w:ins w:id="344" w:author="CATT" w:date="2024-09-10T09:53:00Z"/>
                <w:rFonts w:eastAsia="宋体"/>
                <w:b w:val="0"/>
                <w:lang w:eastAsia="zh-CN"/>
              </w:rPr>
            </w:pPr>
            <w:ins w:id="345" w:author="CATT" w:date="2024-09-10T09:58:00Z">
              <w:r>
                <w:rPr>
                  <w:rFonts w:eastAsia="宋体" w:hint="eastAsia"/>
                  <w:b w:val="0"/>
                  <w:lang w:eastAsia="zh-CN"/>
                </w:rPr>
                <w:t>32</w:t>
              </w:r>
            </w:ins>
          </w:p>
        </w:tc>
        <w:tc>
          <w:tcPr>
            <w:tcW w:w="1180" w:type="dxa"/>
            <w:vAlign w:val="center"/>
          </w:tcPr>
          <w:p w14:paraId="6606952F" w14:textId="129649DF" w:rsidR="00F54353" w:rsidRPr="002F5C99" w:rsidRDefault="002F5C99" w:rsidP="00F0738D">
            <w:pPr>
              <w:pStyle w:val="TH"/>
              <w:spacing w:before="0" w:after="0"/>
              <w:rPr>
                <w:ins w:id="346" w:author="CATT" w:date="2024-09-10T09:53:00Z"/>
                <w:rFonts w:eastAsia="宋体"/>
                <w:b w:val="0"/>
                <w:lang w:eastAsia="zh-CN"/>
              </w:rPr>
            </w:pPr>
            <w:ins w:id="347" w:author="CATT" w:date="2024-09-10T09:58:00Z">
              <w:r>
                <w:rPr>
                  <w:rFonts w:eastAsia="宋体" w:hint="eastAsia"/>
                  <w:b w:val="0"/>
                  <w:lang w:eastAsia="zh-CN"/>
                </w:rPr>
                <w:t>16</w:t>
              </w:r>
            </w:ins>
          </w:p>
        </w:tc>
        <w:tc>
          <w:tcPr>
            <w:tcW w:w="1179" w:type="dxa"/>
            <w:vAlign w:val="center"/>
          </w:tcPr>
          <w:p w14:paraId="259624A3" w14:textId="55920B95" w:rsidR="00F54353" w:rsidRPr="002F5C99" w:rsidRDefault="002F5C99" w:rsidP="00F0738D">
            <w:pPr>
              <w:pStyle w:val="TH"/>
              <w:spacing w:before="0" w:after="0"/>
              <w:rPr>
                <w:ins w:id="348" w:author="CATT" w:date="2024-09-10T09:53:00Z"/>
                <w:rFonts w:eastAsia="宋体"/>
                <w:b w:val="0"/>
                <w:lang w:eastAsia="zh-CN"/>
              </w:rPr>
            </w:pPr>
            <w:ins w:id="349" w:author="CATT" w:date="2024-09-10T09:58:00Z">
              <w:r>
                <w:rPr>
                  <w:rFonts w:eastAsia="宋体" w:hint="eastAsia"/>
                  <w:b w:val="0"/>
                  <w:lang w:eastAsia="zh-CN"/>
                </w:rPr>
                <w:t>8</w:t>
              </w:r>
            </w:ins>
          </w:p>
        </w:tc>
        <w:tc>
          <w:tcPr>
            <w:tcW w:w="1179" w:type="dxa"/>
            <w:vAlign w:val="center"/>
          </w:tcPr>
          <w:p w14:paraId="0C083EA9" w14:textId="5ED3355C" w:rsidR="00F54353" w:rsidRPr="002F5C99" w:rsidRDefault="002F5C99" w:rsidP="00F0738D">
            <w:pPr>
              <w:pStyle w:val="TH"/>
              <w:spacing w:before="0" w:after="0"/>
              <w:rPr>
                <w:ins w:id="350" w:author="CATT" w:date="2024-09-10T09:53:00Z"/>
                <w:rFonts w:eastAsia="宋体"/>
                <w:b w:val="0"/>
                <w:lang w:eastAsia="zh-CN"/>
              </w:rPr>
            </w:pPr>
            <w:ins w:id="351" w:author="CATT" w:date="2024-09-10T09:58:00Z">
              <w:r>
                <w:rPr>
                  <w:rFonts w:eastAsia="宋体" w:hint="eastAsia"/>
                  <w:b w:val="0"/>
                  <w:lang w:eastAsia="zh-CN"/>
                </w:rPr>
                <w:t>2</w:t>
              </w:r>
            </w:ins>
          </w:p>
        </w:tc>
        <w:tc>
          <w:tcPr>
            <w:tcW w:w="1180" w:type="dxa"/>
            <w:vAlign w:val="center"/>
          </w:tcPr>
          <w:p w14:paraId="12763E5C" w14:textId="1C78A96D" w:rsidR="00F54353" w:rsidRPr="002F5C99" w:rsidRDefault="002F5C99" w:rsidP="00F0738D">
            <w:pPr>
              <w:pStyle w:val="TH"/>
              <w:spacing w:before="0" w:after="0"/>
              <w:rPr>
                <w:ins w:id="352" w:author="CATT" w:date="2024-09-10T09:55:00Z"/>
                <w:rFonts w:eastAsia="宋体"/>
                <w:b w:val="0"/>
                <w:lang w:eastAsia="zh-CN"/>
              </w:rPr>
            </w:pPr>
            <w:ins w:id="353" w:author="CATT" w:date="2024-09-10T09:58:00Z">
              <w:r>
                <w:rPr>
                  <w:rFonts w:eastAsia="宋体" w:hint="eastAsia"/>
                  <w:b w:val="0"/>
                  <w:lang w:eastAsia="zh-CN"/>
                </w:rPr>
                <w:t>1</w:t>
              </w:r>
            </w:ins>
          </w:p>
        </w:tc>
      </w:tr>
    </w:tbl>
    <w:p w14:paraId="745BE176" w14:textId="77777777" w:rsidR="004742F2" w:rsidRDefault="004742F2" w:rsidP="00061E8D">
      <w:pPr>
        <w:spacing w:beforeLines="50" w:before="120"/>
        <w:rPr>
          <w:ins w:id="354" w:author="CATT" w:date="2024-09-10T09:53:00Z"/>
          <w:lang w:eastAsia="zh-CN"/>
        </w:rPr>
      </w:pPr>
    </w:p>
    <w:p w14:paraId="01CC80D3" w14:textId="6ADA1F95" w:rsidR="00E72EBD" w:rsidRDefault="00E72EBD" w:rsidP="007426F1">
      <w:pPr>
        <w:pStyle w:val="TH"/>
        <w:rPr>
          <w:ins w:id="355" w:author="CATT" w:date="2024-09-10T09:54:00Z"/>
          <w:lang w:eastAsia="zh-CN"/>
        </w:rPr>
      </w:pPr>
      <w:ins w:id="356" w:author="CATT" w:date="2024-09-10T09:54:00Z">
        <w:r>
          <w:t xml:space="preserve">Table </w:t>
        </w:r>
        <w:r>
          <w:rPr>
            <w:rFonts w:hint="eastAsia"/>
            <w:lang w:eastAsia="zh-CN"/>
          </w:rPr>
          <w:t>8.2.2.2.21-3</w:t>
        </w:r>
        <w:r w:rsidRPr="00BE78B0">
          <w:t xml:space="preserve">: </w:t>
        </w:r>
        <w:r>
          <w:rPr>
            <w:rFonts w:hint="eastAsia"/>
            <w:lang w:eastAsia="zh-CN"/>
          </w:rPr>
          <w:t xml:space="preserve">Duration </w:t>
        </w:r>
      </w:ins>
      <w:ins w:id="357" w:author="CATT" w:date="2024-09-10T10:06:00Z">
        <w:r w:rsidR="003C7503">
          <w:rPr>
            <w:rFonts w:hint="eastAsia"/>
            <w:lang w:eastAsia="zh-CN"/>
          </w:rPr>
          <w:t xml:space="preserve">Z </w:t>
        </w:r>
      </w:ins>
      <w:ins w:id="358" w:author="CATT" w:date="2024-09-10T09:54:00Z">
        <w:r>
          <w:rPr>
            <w:rFonts w:hint="eastAsia"/>
            <w:lang w:eastAsia="zh-CN"/>
          </w:rPr>
          <w:t xml:space="preserve">of </w:t>
        </w:r>
        <w:r w:rsidR="003C7503">
          <w:t>aggregated SRS transmission</w:t>
        </w:r>
      </w:ins>
    </w:p>
    <w:p w14:paraId="1D76E2EA" w14:textId="43C63AFB" w:rsidR="00E72EBD" w:rsidRDefault="00E72EBD" w:rsidP="00E72EBD">
      <w:pPr>
        <w:pStyle w:val="TH"/>
        <w:rPr>
          <w:ins w:id="359" w:author="CATT" w:date="2024-09-10T09:54:00Z"/>
          <w:lang w:eastAsia="zh-CN"/>
        </w:rPr>
      </w:pPr>
      <w:proofErr w:type="gramStart"/>
      <w:ins w:id="360" w:author="CATT" w:date="2024-09-10T09:54:00Z">
        <w:r>
          <w:rPr>
            <w:rFonts w:hint="eastAsia"/>
            <w:lang w:eastAsia="zh-CN"/>
          </w:rPr>
          <w:t>with</w:t>
        </w:r>
        <w:proofErr w:type="gramEnd"/>
        <w:r>
          <w:rPr>
            <w:rFonts w:hint="eastAsia"/>
            <w:lang w:eastAsia="zh-CN"/>
          </w:rPr>
          <w:t xml:space="preserve"> </w:t>
        </w:r>
        <w:proofErr w:type="spellStart"/>
        <w:r w:rsidRPr="00324F35">
          <w:rPr>
            <w:rFonts w:hint="eastAsia"/>
            <w:i/>
            <w:lang w:eastAsia="zh-CN"/>
          </w:rPr>
          <w:t>nrofSymbols</w:t>
        </w:r>
        <w:proofErr w:type="spellEnd"/>
        <w:r>
          <w:rPr>
            <w:rFonts w:hint="eastAsia"/>
            <w:lang w:eastAsia="zh-CN"/>
          </w:rPr>
          <w:t xml:space="preserve"> = 2 (</w:t>
        </w:r>
        <w:r w:rsidRPr="00E27D34">
          <w:t>OFDM symbols</w:t>
        </w:r>
        <w:r>
          <w:t>)</w:t>
        </w:r>
      </w:ins>
    </w:p>
    <w:tbl>
      <w:tblPr>
        <w:tblStyle w:val="af7"/>
        <w:tblW w:w="0" w:type="auto"/>
        <w:tblInd w:w="817" w:type="dxa"/>
        <w:tblLook w:val="04A0" w:firstRow="1" w:lastRow="0" w:firstColumn="1" w:lastColumn="0" w:noHBand="0" w:noVBand="1"/>
      </w:tblPr>
      <w:tblGrid>
        <w:gridCol w:w="1206"/>
        <w:gridCol w:w="1179"/>
        <w:gridCol w:w="1179"/>
        <w:gridCol w:w="1180"/>
        <w:gridCol w:w="1179"/>
        <w:gridCol w:w="1179"/>
        <w:gridCol w:w="1180"/>
      </w:tblGrid>
      <w:tr w:rsidR="00B17492" w14:paraId="72C7FCCD" w14:textId="77777777" w:rsidTr="007426F1">
        <w:trPr>
          <w:ins w:id="361" w:author="CATT" w:date="2024-09-10T09:59:00Z"/>
        </w:trPr>
        <w:tc>
          <w:tcPr>
            <w:tcW w:w="1206" w:type="dxa"/>
            <w:vAlign w:val="center"/>
          </w:tcPr>
          <w:p w14:paraId="755DF34F" w14:textId="77777777" w:rsidR="00B17492" w:rsidRPr="006A2910" w:rsidRDefault="00B17492" w:rsidP="007426F1">
            <w:pPr>
              <w:pStyle w:val="TH"/>
              <w:spacing w:before="0" w:after="0"/>
              <w:rPr>
                <w:ins w:id="362" w:author="CATT" w:date="2024-09-10T09:59:00Z"/>
                <w:rFonts w:eastAsiaTheme="minorEastAsia"/>
                <w:lang w:eastAsia="zh-CN"/>
              </w:rPr>
            </w:pPr>
          </w:p>
        </w:tc>
        <w:tc>
          <w:tcPr>
            <w:tcW w:w="7076" w:type="dxa"/>
            <w:gridSpan w:val="6"/>
            <w:vAlign w:val="center"/>
          </w:tcPr>
          <w:p w14:paraId="304C1B81" w14:textId="77777777" w:rsidR="00B17492" w:rsidRPr="006A2910" w:rsidRDefault="00B17492" w:rsidP="007426F1">
            <w:pPr>
              <w:pStyle w:val="TH"/>
              <w:spacing w:before="0" w:after="0"/>
              <w:rPr>
                <w:ins w:id="363" w:author="CATT" w:date="2024-09-10T09:59:00Z"/>
                <w:lang w:eastAsia="zh-CN"/>
              </w:rPr>
            </w:pPr>
            <w:ins w:id="364" w:author="CATT" w:date="2024-09-10T09:59:00Z">
              <w:r w:rsidRPr="006A2910">
                <w:rPr>
                  <w:rFonts w:eastAsia="宋体" w:hint="eastAsia"/>
                  <w:lang w:eastAsia="zh-CN"/>
                </w:rPr>
                <w:t>SCS of aggressor cell (kHz)</w:t>
              </w:r>
            </w:ins>
          </w:p>
        </w:tc>
      </w:tr>
      <w:tr w:rsidR="00B17492" w14:paraId="6DC719D9" w14:textId="77777777" w:rsidTr="007426F1">
        <w:trPr>
          <w:ins w:id="365" w:author="CATT" w:date="2024-09-10T09:59:00Z"/>
        </w:trPr>
        <w:tc>
          <w:tcPr>
            <w:tcW w:w="1206" w:type="dxa"/>
            <w:vAlign w:val="center"/>
          </w:tcPr>
          <w:p w14:paraId="7D3A359C" w14:textId="77777777" w:rsidR="00B17492" w:rsidRPr="006A2910" w:rsidRDefault="00B17492" w:rsidP="007426F1">
            <w:pPr>
              <w:pStyle w:val="TH"/>
              <w:spacing w:before="0" w:after="0"/>
              <w:rPr>
                <w:ins w:id="366" w:author="CATT" w:date="2024-09-10T09:59:00Z"/>
                <w:rFonts w:eastAsiaTheme="minorEastAsia"/>
                <w:lang w:eastAsia="zh-CN"/>
              </w:rPr>
            </w:pPr>
            <w:ins w:id="367" w:author="CATT" w:date="2024-09-10T09:59:00Z">
              <w:r w:rsidRPr="006A2910">
                <w:rPr>
                  <w:rFonts w:eastAsiaTheme="minorEastAsia" w:hint="eastAsia"/>
                  <w:lang w:val="fr-FR" w:eastAsia="zh-CN"/>
                </w:rPr>
                <w:t xml:space="preserve">SCS of victim cell </w:t>
              </w:r>
              <w:r w:rsidRPr="006A2910">
                <w:rPr>
                  <w:rFonts w:eastAsiaTheme="minorEastAsia" w:hint="eastAsia"/>
                  <w:lang w:eastAsia="zh-CN"/>
                </w:rPr>
                <w:t>(kHz)</w:t>
              </w:r>
            </w:ins>
          </w:p>
        </w:tc>
        <w:tc>
          <w:tcPr>
            <w:tcW w:w="1179" w:type="dxa"/>
            <w:vAlign w:val="center"/>
          </w:tcPr>
          <w:p w14:paraId="3D27AC84" w14:textId="77777777" w:rsidR="00B17492" w:rsidRPr="006A2910" w:rsidRDefault="00B17492" w:rsidP="007426F1">
            <w:pPr>
              <w:pStyle w:val="TH"/>
              <w:spacing w:before="0" w:after="0"/>
              <w:rPr>
                <w:ins w:id="368" w:author="CATT" w:date="2024-09-10T09:59:00Z"/>
                <w:rFonts w:eastAsia="宋体"/>
                <w:lang w:eastAsia="zh-CN"/>
              </w:rPr>
            </w:pPr>
            <w:ins w:id="369" w:author="CATT" w:date="2024-09-10T09:59:00Z">
              <w:r w:rsidRPr="006A2910">
                <w:rPr>
                  <w:rFonts w:eastAsia="宋体" w:hint="eastAsia"/>
                  <w:lang w:eastAsia="zh-CN"/>
                </w:rPr>
                <w:t>15</w:t>
              </w:r>
            </w:ins>
          </w:p>
        </w:tc>
        <w:tc>
          <w:tcPr>
            <w:tcW w:w="1179" w:type="dxa"/>
            <w:vAlign w:val="center"/>
          </w:tcPr>
          <w:p w14:paraId="36120DC2" w14:textId="77777777" w:rsidR="00B17492" w:rsidRPr="006A2910" w:rsidRDefault="00B17492" w:rsidP="007426F1">
            <w:pPr>
              <w:pStyle w:val="TH"/>
              <w:spacing w:before="0" w:after="0"/>
              <w:rPr>
                <w:ins w:id="370" w:author="CATT" w:date="2024-09-10T09:59:00Z"/>
                <w:rFonts w:eastAsiaTheme="minorEastAsia"/>
                <w:lang w:eastAsia="zh-CN"/>
              </w:rPr>
            </w:pPr>
            <w:ins w:id="371" w:author="CATT" w:date="2024-09-10T09:59:00Z">
              <w:r w:rsidRPr="006A2910">
                <w:rPr>
                  <w:rFonts w:eastAsiaTheme="minorEastAsia" w:hint="eastAsia"/>
                  <w:lang w:eastAsia="zh-CN"/>
                </w:rPr>
                <w:t>30</w:t>
              </w:r>
            </w:ins>
          </w:p>
        </w:tc>
        <w:tc>
          <w:tcPr>
            <w:tcW w:w="1180" w:type="dxa"/>
            <w:vAlign w:val="center"/>
          </w:tcPr>
          <w:p w14:paraId="6DA6A217" w14:textId="77777777" w:rsidR="00B17492" w:rsidRPr="006A2910" w:rsidRDefault="00B17492" w:rsidP="007426F1">
            <w:pPr>
              <w:pStyle w:val="TH"/>
              <w:spacing w:before="0" w:after="0"/>
              <w:rPr>
                <w:ins w:id="372" w:author="CATT" w:date="2024-09-10T09:59:00Z"/>
                <w:rFonts w:eastAsiaTheme="minorEastAsia"/>
                <w:lang w:eastAsia="zh-CN"/>
              </w:rPr>
            </w:pPr>
            <w:ins w:id="373" w:author="CATT" w:date="2024-09-10T09:59:00Z">
              <w:r w:rsidRPr="006A2910">
                <w:rPr>
                  <w:rFonts w:eastAsia="宋体" w:hint="eastAsia"/>
                  <w:lang w:eastAsia="zh-CN"/>
                </w:rPr>
                <w:t>6</w:t>
              </w:r>
              <w:r w:rsidRPr="006A2910">
                <w:rPr>
                  <w:rFonts w:eastAsiaTheme="minorEastAsia" w:hint="eastAsia"/>
                  <w:lang w:eastAsia="zh-CN"/>
                </w:rPr>
                <w:t>0</w:t>
              </w:r>
            </w:ins>
          </w:p>
        </w:tc>
        <w:tc>
          <w:tcPr>
            <w:tcW w:w="1179" w:type="dxa"/>
            <w:vAlign w:val="center"/>
          </w:tcPr>
          <w:p w14:paraId="2CA54BA9" w14:textId="77777777" w:rsidR="00B17492" w:rsidRPr="006A2910" w:rsidRDefault="00B17492" w:rsidP="007426F1">
            <w:pPr>
              <w:pStyle w:val="TH"/>
              <w:spacing w:before="0" w:after="0"/>
              <w:rPr>
                <w:ins w:id="374" w:author="CATT" w:date="2024-09-10T09:59:00Z"/>
                <w:rFonts w:eastAsiaTheme="minorEastAsia"/>
                <w:lang w:eastAsia="zh-CN"/>
              </w:rPr>
            </w:pPr>
            <w:ins w:id="375" w:author="CATT" w:date="2024-09-10T09:59:00Z">
              <w:r w:rsidRPr="006A2910">
                <w:rPr>
                  <w:rFonts w:eastAsiaTheme="minorEastAsia" w:hint="eastAsia"/>
                  <w:lang w:eastAsia="zh-CN"/>
                </w:rPr>
                <w:t>1</w:t>
              </w:r>
              <w:r w:rsidRPr="006A2910">
                <w:rPr>
                  <w:rFonts w:eastAsia="宋体" w:hint="eastAsia"/>
                  <w:lang w:eastAsia="zh-CN"/>
                </w:rPr>
                <w:t>2</w:t>
              </w:r>
              <w:r w:rsidRPr="006A2910">
                <w:rPr>
                  <w:rFonts w:eastAsiaTheme="minorEastAsia" w:hint="eastAsia"/>
                  <w:lang w:eastAsia="zh-CN"/>
                </w:rPr>
                <w:t>0</w:t>
              </w:r>
            </w:ins>
          </w:p>
        </w:tc>
        <w:tc>
          <w:tcPr>
            <w:tcW w:w="1179" w:type="dxa"/>
            <w:vAlign w:val="center"/>
          </w:tcPr>
          <w:p w14:paraId="5C545D3F" w14:textId="77777777" w:rsidR="00B17492" w:rsidRPr="006A2910" w:rsidRDefault="00B17492" w:rsidP="007426F1">
            <w:pPr>
              <w:pStyle w:val="TH"/>
              <w:spacing w:before="0" w:after="0"/>
              <w:rPr>
                <w:ins w:id="376" w:author="CATT" w:date="2024-09-10T09:59:00Z"/>
                <w:rFonts w:eastAsiaTheme="minorEastAsia"/>
                <w:lang w:eastAsia="zh-CN"/>
              </w:rPr>
            </w:pPr>
            <w:ins w:id="377" w:author="CATT" w:date="2024-09-10T09:59:00Z">
              <w:r w:rsidRPr="006A2910">
                <w:rPr>
                  <w:rFonts w:eastAsia="宋体" w:hint="eastAsia"/>
                  <w:lang w:eastAsia="zh-CN"/>
                </w:rPr>
                <w:t>48</w:t>
              </w:r>
              <w:r w:rsidRPr="006A2910">
                <w:rPr>
                  <w:rFonts w:eastAsiaTheme="minorEastAsia" w:hint="eastAsia"/>
                  <w:lang w:eastAsia="zh-CN"/>
                </w:rPr>
                <w:t>0</w:t>
              </w:r>
            </w:ins>
          </w:p>
        </w:tc>
        <w:tc>
          <w:tcPr>
            <w:tcW w:w="1180" w:type="dxa"/>
            <w:vAlign w:val="center"/>
          </w:tcPr>
          <w:p w14:paraId="2B8A2556" w14:textId="77777777" w:rsidR="00B17492" w:rsidRPr="006A2910" w:rsidRDefault="00B17492" w:rsidP="007426F1">
            <w:pPr>
              <w:pStyle w:val="TH"/>
              <w:spacing w:before="0" w:after="0"/>
              <w:rPr>
                <w:ins w:id="378" w:author="CATT" w:date="2024-09-10T09:59:00Z"/>
                <w:rFonts w:eastAsia="宋体"/>
                <w:lang w:eastAsia="zh-CN"/>
              </w:rPr>
            </w:pPr>
            <w:ins w:id="379" w:author="CATT" w:date="2024-09-10T09:59:00Z">
              <w:r w:rsidRPr="006A2910">
                <w:rPr>
                  <w:rFonts w:eastAsia="宋体" w:hint="eastAsia"/>
                  <w:lang w:eastAsia="zh-CN"/>
                </w:rPr>
                <w:t>960</w:t>
              </w:r>
            </w:ins>
          </w:p>
        </w:tc>
      </w:tr>
      <w:tr w:rsidR="00DB0A7A" w14:paraId="65831A37" w14:textId="77777777" w:rsidTr="007426F1">
        <w:trPr>
          <w:ins w:id="380" w:author="CATT" w:date="2024-09-10T09:59:00Z"/>
        </w:trPr>
        <w:tc>
          <w:tcPr>
            <w:tcW w:w="1206" w:type="dxa"/>
            <w:vAlign w:val="center"/>
          </w:tcPr>
          <w:p w14:paraId="0A379039" w14:textId="77777777" w:rsidR="00DB0A7A" w:rsidRPr="006A2910" w:rsidRDefault="00DB0A7A" w:rsidP="007426F1">
            <w:pPr>
              <w:pStyle w:val="TH"/>
              <w:spacing w:before="0" w:after="0"/>
              <w:rPr>
                <w:ins w:id="381" w:author="CATT" w:date="2024-09-10T09:59:00Z"/>
                <w:rFonts w:eastAsiaTheme="minorEastAsia"/>
                <w:lang w:eastAsia="zh-CN"/>
              </w:rPr>
            </w:pPr>
            <w:ins w:id="382" w:author="CATT" w:date="2024-09-10T09:59:00Z">
              <w:r w:rsidRPr="006A2910">
                <w:rPr>
                  <w:rFonts w:eastAsiaTheme="minorEastAsia" w:hint="eastAsia"/>
                  <w:lang w:eastAsia="zh-CN"/>
                </w:rPr>
                <w:t>15</w:t>
              </w:r>
            </w:ins>
          </w:p>
        </w:tc>
        <w:tc>
          <w:tcPr>
            <w:tcW w:w="1179" w:type="dxa"/>
            <w:vAlign w:val="center"/>
          </w:tcPr>
          <w:p w14:paraId="10A48DE3" w14:textId="6ACB9254" w:rsidR="00DB0A7A" w:rsidRPr="000E297A" w:rsidRDefault="00DB0A7A" w:rsidP="007426F1">
            <w:pPr>
              <w:pStyle w:val="TH"/>
              <w:spacing w:before="0" w:after="0"/>
              <w:rPr>
                <w:ins w:id="383" w:author="CATT" w:date="2024-09-10T09:59:00Z"/>
                <w:rFonts w:eastAsia="宋体"/>
                <w:b w:val="0"/>
                <w:lang w:eastAsia="zh-CN"/>
              </w:rPr>
            </w:pPr>
            <w:ins w:id="384" w:author="CATT" w:date="2024-09-10T10:01:00Z">
              <w:r>
                <w:rPr>
                  <w:rFonts w:eastAsia="宋体" w:hint="eastAsia"/>
                  <w:b w:val="0"/>
                  <w:lang w:eastAsia="zh-CN"/>
                </w:rPr>
                <w:t>2</w:t>
              </w:r>
            </w:ins>
          </w:p>
        </w:tc>
        <w:tc>
          <w:tcPr>
            <w:tcW w:w="1179" w:type="dxa"/>
            <w:vAlign w:val="center"/>
          </w:tcPr>
          <w:p w14:paraId="13E3F344" w14:textId="0DC1AA75" w:rsidR="00DB0A7A" w:rsidRPr="002F5C99" w:rsidRDefault="00DB0A7A" w:rsidP="007426F1">
            <w:pPr>
              <w:pStyle w:val="TH"/>
              <w:spacing w:before="0" w:after="0"/>
              <w:rPr>
                <w:ins w:id="385" w:author="CATT" w:date="2024-09-10T09:59:00Z"/>
                <w:rFonts w:eastAsia="宋体"/>
                <w:b w:val="0"/>
                <w:lang w:eastAsia="zh-CN"/>
              </w:rPr>
            </w:pPr>
            <w:ins w:id="386" w:author="CATT" w:date="2024-09-10T10:01:00Z">
              <w:r>
                <w:rPr>
                  <w:rFonts w:eastAsia="宋体" w:hint="eastAsia"/>
                  <w:b w:val="0"/>
                  <w:lang w:eastAsia="zh-CN"/>
                </w:rPr>
                <w:t>1</w:t>
              </w:r>
            </w:ins>
          </w:p>
        </w:tc>
        <w:tc>
          <w:tcPr>
            <w:tcW w:w="1180" w:type="dxa"/>
            <w:vAlign w:val="center"/>
          </w:tcPr>
          <w:p w14:paraId="2AF83B37" w14:textId="380984B5" w:rsidR="00DB0A7A" w:rsidRPr="002F5C99" w:rsidRDefault="00DB0A7A" w:rsidP="007426F1">
            <w:pPr>
              <w:pStyle w:val="TH"/>
              <w:spacing w:before="0" w:after="0"/>
              <w:rPr>
                <w:ins w:id="387" w:author="CATT" w:date="2024-09-10T09:59:00Z"/>
                <w:rFonts w:eastAsia="宋体"/>
                <w:b w:val="0"/>
                <w:lang w:eastAsia="zh-CN"/>
              </w:rPr>
            </w:pPr>
            <w:ins w:id="388" w:author="CATT" w:date="2024-09-10T10:01:00Z">
              <w:r>
                <w:rPr>
                  <w:rFonts w:eastAsia="宋体" w:hint="eastAsia"/>
                  <w:b w:val="0"/>
                  <w:lang w:eastAsia="zh-CN"/>
                </w:rPr>
                <w:t>1</w:t>
              </w:r>
            </w:ins>
          </w:p>
        </w:tc>
        <w:tc>
          <w:tcPr>
            <w:tcW w:w="1179" w:type="dxa"/>
            <w:vAlign w:val="center"/>
          </w:tcPr>
          <w:p w14:paraId="100479B6" w14:textId="667DD511" w:rsidR="00DB0A7A" w:rsidRPr="002F5C99" w:rsidRDefault="00DB0A7A" w:rsidP="007426F1">
            <w:pPr>
              <w:pStyle w:val="TH"/>
              <w:spacing w:before="0" w:after="0"/>
              <w:rPr>
                <w:ins w:id="389" w:author="CATT" w:date="2024-09-10T09:59:00Z"/>
                <w:rFonts w:eastAsia="宋体"/>
                <w:b w:val="0"/>
                <w:lang w:eastAsia="zh-CN"/>
              </w:rPr>
            </w:pPr>
            <w:ins w:id="390" w:author="CATT" w:date="2024-09-10T10:01:00Z">
              <w:r>
                <w:rPr>
                  <w:rFonts w:eastAsia="宋体" w:hint="eastAsia"/>
                  <w:b w:val="0"/>
                  <w:lang w:eastAsia="zh-CN"/>
                </w:rPr>
                <w:t>1</w:t>
              </w:r>
            </w:ins>
          </w:p>
        </w:tc>
        <w:tc>
          <w:tcPr>
            <w:tcW w:w="1179" w:type="dxa"/>
            <w:vAlign w:val="center"/>
          </w:tcPr>
          <w:p w14:paraId="16BDEE99" w14:textId="26DDC4B7" w:rsidR="00DB0A7A" w:rsidRPr="002F5C99" w:rsidRDefault="00DB0A7A" w:rsidP="007426F1">
            <w:pPr>
              <w:pStyle w:val="TH"/>
              <w:spacing w:before="0" w:after="0"/>
              <w:rPr>
                <w:ins w:id="391" w:author="CATT" w:date="2024-09-10T09:59:00Z"/>
                <w:rFonts w:eastAsia="宋体"/>
                <w:b w:val="0"/>
                <w:lang w:eastAsia="zh-CN"/>
              </w:rPr>
            </w:pPr>
            <w:ins w:id="392" w:author="CATT" w:date="2024-09-10T10:01:00Z">
              <w:r>
                <w:rPr>
                  <w:rFonts w:eastAsia="宋体" w:hint="eastAsia"/>
                  <w:b w:val="0"/>
                  <w:lang w:eastAsia="zh-CN"/>
                </w:rPr>
                <w:t>1</w:t>
              </w:r>
            </w:ins>
          </w:p>
        </w:tc>
        <w:tc>
          <w:tcPr>
            <w:tcW w:w="1180" w:type="dxa"/>
            <w:vAlign w:val="center"/>
          </w:tcPr>
          <w:p w14:paraId="0F770EE5" w14:textId="262DD128" w:rsidR="00DB0A7A" w:rsidRPr="002F5C99" w:rsidRDefault="00DB0A7A" w:rsidP="007426F1">
            <w:pPr>
              <w:pStyle w:val="TH"/>
              <w:spacing w:before="0" w:after="0"/>
              <w:rPr>
                <w:ins w:id="393" w:author="CATT" w:date="2024-09-10T09:59:00Z"/>
                <w:rFonts w:eastAsia="宋体"/>
                <w:b w:val="0"/>
                <w:lang w:eastAsia="zh-CN"/>
              </w:rPr>
            </w:pPr>
            <w:ins w:id="394" w:author="CATT" w:date="2024-09-10T10:01:00Z">
              <w:r>
                <w:rPr>
                  <w:rFonts w:eastAsia="宋体" w:hint="eastAsia"/>
                  <w:b w:val="0"/>
                  <w:lang w:eastAsia="zh-CN"/>
                </w:rPr>
                <w:t>1</w:t>
              </w:r>
            </w:ins>
          </w:p>
        </w:tc>
      </w:tr>
      <w:tr w:rsidR="00DB0A7A" w14:paraId="1B4B8975" w14:textId="77777777" w:rsidTr="007426F1">
        <w:trPr>
          <w:ins w:id="395" w:author="CATT" w:date="2024-09-10T09:59:00Z"/>
        </w:trPr>
        <w:tc>
          <w:tcPr>
            <w:tcW w:w="1206" w:type="dxa"/>
            <w:vAlign w:val="center"/>
          </w:tcPr>
          <w:p w14:paraId="7191A491" w14:textId="77777777" w:rsidR="00DB0A7A" w:rsidRPr="006A2910" w:rsidRDefault="00DB0A7A" w:rsidP="007426F1">
            <w:pPr>
              <w:pStyle w:val="TH"/>
              <w:spacing w:before="0" w:after="0"/>
              <w:rPr>
                <w:ins w:id="396" w:author="CATT" w:date="2024-09-10T09:59:00Z"/>
                <w:rFonts w:eastAsiaTheme="minorEastAsia"/>
                <w:lang w:eastAsia="zh-CN"/>
              </w:rPr>
            </w:pPr>
            <w:ins w:id="397" w:author="CATT" w:date="2024-09-10T09:59:00Z">
              <w:r w:rsidRPr="006A2910">
                <w:rPr>
                  <w:rFonts w:eastAsiaTheme="minorEastAsia" w:hint="eastAsia"/>
                  <w:lang w:eastAsia="zh-CN"/>
                </w:rPr>
                <w:t>30</w:t>
              </w:r>
            </w:ins>
          </w:p>
        </w:tc>
        <w:tc>
          <w:tcPr>
            <w:tcW w:w="1179" w:type="dxa"/>
            <w:vAlign w:val="center"/>
          </w:tcPr>
          <w:p w14:paraId="7B6340CA" w14:textId="500FFEC5" w:rsidR="00DB0A7A" w:rsidRPr="002F5C99" w:rsidRDefault="00DB0A7A" w:rsidP="007426F1">
            <w:pPr>
              <w:pStyle w:val="TH"/>
              <w:spacing w:before="0" w:after="0"/>
              <w:rPr>
                <w:ins w:id="398" w:author="CATT" w:date="2024-09-10T09:59:00Z"/>
                <w:rFonts w:eastAsia="宋体"/>
                <w:b w:val="0"/>
                <w:lang w:eastAsia="zh-CN"/>
              </w:rPr>
            </w:pPr>
            <w:ins w:id="399" w:author="CATT" w:date="2024-09-10T10:01:00Z">
              <w:r>
                <w:rPr>
                  <w:rFonts w:eastAsia="宋体" w:hint="eastAsia"/>
                  <w:b w:val="0"/>
                  <w:lang w:eastAsia="zh-CN"/>
                </w:rPr>
                <w:t>4</w:t>
              </w:r>
            </w:ins>
          </w:p>
        </w:tc>
        <w:tc>
          <w:tcPr>
            <w:tcW w:w="1179" w:type="dxa"/>
            <w:vAlign w:val="center"/>
          </w:tcPr>
          <w:p w14:paraId="29B977CD" w14:textId="5E528444" w:rsidR="00DB0A7A" w:rsidRPr="000E297A" w:rsidRDefault="00DB0A7A" w:rsidP="007426F1">
            <w:pPr>
              <w:pStyle w:val="TH"/>
              <w:spacing w:before="0" w:after="0"/>
              <w:rPr>
                <w:ins w:id="400" w:author="CATT" w:date="2024-09-10T09:59:00Z"/>
                <w:rFonts w:eastAsia="宋体"/>
                <w:b w:val="0"/>
                <w:lang w:eastAsia="zh-CN"/>
              </w:rPr>
            </w:pPr>
            <w:ins w:id="401" w:author="CATT" w:date="2024-09-10T10:01:00Z">
              <w:r>
                <w:rPr>
                  <w:rFonts w:eastAsia="宋体" w:hint="eastAsia"/>
                  <w:b w:val="0"/>
                  <w:lang w:eastAsia="zh-CN"/>
                </w:rPr>
                <w:t>2</w:t>
              </w:r>
            </w:ins>
          </w:p>
        </w:tc>
        <w:tc>
          <w:tcPr>
            <w:tcW w:w="1180" w:type="dxa"/>
            <w:vAlign w:val="center"/>
          </w:tcPr>
          <w:p w14:paraId="4B35B509" w14:textId="6034D936" w:rsidR="00DB0A7A" w:rsidRPr="002F5C99" w:rsidRDefault="00DB0A7A" w:rsidP="007426F1">
            <w:pPr>
              <w:pStyle w:val="TH"/>
              <w:spacing w:before="0" w:after="0"/>
              <w:rPr>
                <w:ins w:id="402" w:author="CATT" w:date="2024-09-10T09:59:00Z"/>
                <w:rFonts w:eastAsia="宋体"/>
                <w:b w:val="0"/>
                <w:lang w:eastAsia="zh-CN"/>
              </w:rPr>
            </w:pPr>
            <w:ins w:id="403" w:author="CATT" w:date="2024-09-10T10:01:00Z">
              <w:r>
                <w:rPr>
                  <w:rFonts w:eastAsia="宋体" w:hint="eastAsia"/>
                  <w:b w:val="0"/>
                  <w:lang w:eastAsia="zh-CN"/>
                </w:rPr>
                <w:t>1</w:t>
              </w:r>
            </w:ins>
          </w:p>
        </w:tc>
        <w:tc>
          <w:tcPr>
            <w:tcW w:w="1179" w:type="dxa"/>
            <w:vAlign w:val="center"/>
          </w:tcPr>
          <w:p w14:paraId="666EF1A2" w14:textId="0463CEF6" w:rsidR="00DB0A7A" w:rsidRPr="002F5C99" w:rsidRDefault="00DB0A7A" w:rsidP="007426F1">
            <w:pPr>
              <w:pStyle w:val="TH"/>
              <w:spacing w:before="0" w:after="0"/>
              <w:rPr>
                <w:ins w:id="404" w:author="CATT" w:date="2024-09-10T09:59:00Z"/>
                <w:rFonts w:eastAsia="宋体"/>
                <w:b w:val="0"/>
                <w:lang w:eastAsia="zh-CN"/>
              </w:rPr>
            </w:pPr>
            <w:ins w:id="405" w:author="CATT" w:date="2024-09-10T10:01:00Z">
              <w:r>
                <w:rPr>
                  <w:rFonts w:eastAsia="宋体" w:hint="eastAsia"/>
                  <w:b w:val="0"/>
                  <w:lang w:eastAsia="zh-CN"/>
                </w:rPr>
                <w:t>1</w:t>
              </w:r>
            </w:ins>
          </w:p>
        </w:tc>
        <w:tc>
          <w:tcPr>
            <w:tcW w:w="1179" w:type="dxa"/>
            <w:vAlign w:val="center"/>
          </w:tcPr>
          <w:p w14:paraId="4938CC1C" w14:textId="24D06365" w:rsidR="00DB0A7A" w:rsidRPr="002F5C99" w:rsidRDefault="00DB0A7A" w:rsidP="007426F1">
            <w:pPr>
              <w:pStyle w:val="TH"/>
              <w:spacing w:before="0" w:after="0"/>
              <w:rPr>
                <w:ins w:id="406" w:author="CATT" w:date="2024-09-10T09:59:00Z"/>
                <w:rFonts w:eastAsia="宋体"/>
                <w:b w:val="0"/>
                <w:lang w:eastAsia="zh-CN"/>
              </w:rPr>
            </w:pPr>
            <w:ins w:id="407" w:author="CATT" w:date="2024-09-10T10:01:00Z">
              <w:r>
                <w:rPr>
                  <w:rFonts w:eastAsia="宋体" w:hint="eastAsia"/>
                  <w:b w:val="0"/>
                  <w:lang w:eastAsia="zh-CN"/>
                </w:rPr>
                <w:t>1</w:t>
              </w:r>
            </w:ins>
          </w:p>
        </w:tc>
        <w:tc>
          <w:tcPr>
            <w:tcW w:w="1180" w:type="dxa"/>
            <w:vAlign w:val="center"/>
          </w:tcPr>
          <w:p w14:paraId="22FB3C78" w14:textId="46BDBABB" w:rsidR="00DB0A7A" w:rsidRPr="002F5C99" w:rsidRDefault="00DB0A7A" w:rsidP="007426F1">
            <w:pPr>
              <w:pStyle w:val="TH"/>
              <w:spacing w:before="0" w:after="0"/>
              <w:rPr>
                <w:ins w:id="408" w:author="CATT" w:date="2024-09-10T09:59:00Z"/>
                <w:rFonts w:eastAsia="宋体"/>
                <w:b w:val="0"/>
                <w:lang w:eastAsia="zh-CN"/>
              </w:rPr>
            </w:pPr>
            <w:ins w:id="409" w:author="CATT" w:date="2024-09-10T10:01:00Z">
              <w:r>
                <w:rPr>
                  <w:rFonts w:eastAsia="宋体" w:hint="eastAsia"/>
                  <w:b w:val="0"/>
                  <w:lang w:eastAsia="zh-CN"/>
                </w:rPr>
                <w:t>1</w:t>
              </w:r>
            </w:ins>
          </w:p>
        </w:tc>
      </w:tr>
      <w:tr w:rsidR="00DB0A7A" w14:paraId="0548B3EE" w14:textId="77777777" w:rsidTr="007426F1">
        <w:trPr>
          <w:ins w:id="410" w:author="CATT" w:date="2024-09-10T09:59:00Z"/>
        </w:trPr>
        <w:tc>
          <w:tcPr>
            <w:tcW w:w="1206" w:type="dxa"/>
            <w:vAlign w:val="center"/>
          </w:tcPr>
          <w:p w14:paraId="3BE51A62" w14:textId="77777777" w:rsidR="00DB0A7A" w:rsidRPr="006A2910" w:rsidRDefault="00DB0A7A" w:rsidP="007426F1">
            <w:pPr>
              <w:pStyle w:val="TH"/>
              <w:spacing w:before="0" w:after="0"/>
              <w:rPr>
                <w:ins w:id="411" w:author="CATT" w:date="2024-09-10T09:59:00Z"/>
                <w:rFonts w:eastAsiaTheme="minorEastAsia"/>
                <w:lang w:eastAsia="zh-CN"/>
              </w:rPr>
            </w:pPr>
            <w:ins w:id="412" w:author="CATT" w:date="2024-09-10T09:59:00Z">
              <w:r w:rsidRPr="006A2910">
                <w:rPr>
                  <w:rFonts w:eastAsiaTheme="minorEastAsia" w:hint="eastAsia"/>
                  <w:lang w:eastAsia="zh-CN"/>
                </w:rPr>
                <w:t>60</w:t>
              </w:r>
            </w:ins>
          </w:p>
        </w:tc>
        <w:tc>
          <w:tcPr>
            <w:tcW w:w="1179" w:type="dxa"/>
            <w:vAlign w:val="center"/>
          </w:tcPr>
          <w:p w14:paraId="5F31E303" w14:textId="6F818608" w:rsidR="00DB0A7A" w:rsidRPr="002F5C99" w:rsidRDefault="00DB0A7A" w:rsidP="007426F1">
            <w:pPr>
              <w:pStyle w:val="TH"/>
              <w:spacing w:before="0" w:after="0"/>
              <w:rPr>
                <w:ins w:id="413" w:author="CATT" w:date="2024-09-10T09:59:00Z"/>
                <w:rFonts w:eastAsia="宋体"/>
                <w:b w:val="0"/>
                <w:lang w:eastAsia="zh-CN"/>
              </w:rPr>
            </w:pPr>
            <w:ins w:id="414" w:author="CATT" w:date="2024-09-10T10:01:00Z">
              <w:r>
                <w:rPr>
                  <w:rFonts w:eastAsia="宋体" w:hint="eastAsia"/>
                  <w:b w:val="0"/>
                  <w:lang w:eastAsia="zh-CN"/>
                </w:rPr>
                <w:t>8</w:t>
              </w:r>
            </w:ins>
          </w:p>
        </w:tc>
        <w:tc>
          <w:tcPr>
            <w:tcW w:w="1179" w:type="dxa"/>
            <w:vAlign w:val="center"/>
          </w:tcPr>
          <w:p w14:paraId="17DED9E3" w14:textId="1EA90DD4" w:rsidR="00DB0A7A" w:rsidRPr="002F5C99" w:rsidRDefault="00DB0A7A" w:rsidP="007426F1">
            <w:pPr>
              <w:pStyle w:val="TH"/>
              <w:spacing w:before="0" w:after="0"/>
              <w:rPr>
                <w:ins w:id="415" w:author="CATT" w:date="2024-09-10T09:59:00Z"/>
                <w:rFonts w:eastAsia="宋体"/>
                <w:b w:val="0"/>
                <w:lang w:eastAsia="zh-CN"/>
              </w:rPr>
            </w:pPr>
            <w:ins w:id="416" w:author="CATT" w:date="2024-09-10T10:01:00Z">
              <w:r>
                <w:rPr>
                  <w:rFonts w:eastAsia="宋体" w:hint="eastAsia"/>
                  <w:b w:val="0"/>
                  <w:lang w:eastAsia="zh-CN"/>
                </w:rPr>
                <w:t>4</w:t>
              </w:r>
            </w:ins>
          </w:p>
        </w:tc>
        <w:tc>
          <w:tcPr>
            <w:tcW w:w="1180" w:type="dxa"/>
            <w:vAlign w:val="center"/>
          </w:tcPr>
          <w:p w14:paraId="5B598D3D" w14:textId="241FE816" w:rsidR="00DB0A7A" w:rsidRPr="000E297A" w:rsidRDefault="00DB0A7A" w:rsidP="007426F1">
            <w:pPr>
              <w:pStyle w:val="TH"/>
              <w:spacing w:before="0" w:after="0"/>
              <w:rPr>
                <w:ins w:id="417" w:author="CATT" w:date="2024-09-10T09:59:00Z"/>
                <w:rFonts w:eastAsia="宋体"/>
                <w:b w:val="0"/>
                <w:lang w:eastAsia="zh-CN"/>
              </w:rPr>
            </w:pPr>
            <w:ins w:id="418" w:author="CATT" w:date="2024-09-10T10:01:00Z">
              <w:r>
                <w:rPr>
                  <w:rFonts w:eastAsia="宋体" w:hint="eastAsia"/>
                  <w:b w:val="0"/>
                  <w:lang w:eastAsia="zh-CN"/>
                </w:rPr>
                <w:t>2</w:t>
              </w:r>
            </w:ins>
          </w:p>
        </w:tc>
        <w:tc>
          <w:tcPr>
            <w:tcW w:w="1179" w:type="dxa"/>
            <w:vAlign w:val="center"/>
          </w:tcPr>
          <w:p w14:paraId="158C4AB5" w14:textId="0407686C" w:rsidR="00DB0A7A" w:rsidRPr="002F5C99" w:rsidRDefault="00DB0A7A" w:rsidP="007426F1">
            <w:pPr>
              <w:pStyle w:val="TH"/>
              <w:spacing w:before="0" w:after="0"/>
              <w:rPr>
                <w:ins w:id="419" w:author="CATT" w:date="2024-09-10T09:59:00Z"/>
                <w:rFonts w:eastAsia="宋体"/>
                <w:b w:val="0"/>
                <w:lang w:eastAsia="zh-CN"/>
              </w:rPr>
            </w:pPr>
            <w:ins w:id="420" w:author="CATT" w:date="2024-09-10T10:01:00Z">
              <w:r>
                <w:rPr>
                  <w:rFonts w:eastAsia="宋体" w:hint="eastAsia"/>
                  <w:b w:val="0"/>
                  <w:lang w:eastAsia="zh-CN"/>
                </w:rPr>
                <w:t>1</w:t>
              </w:r>
            </w:ins>
          </w:p>
        </w:tc>
        <w:tc>
          <w:tcPr>
            <w:tcW w:w="1179" w:type="dxa"/>
            <w:vAlign w:val="center"/>
          </w:tcPr>
          <w:p w14:paraId="421ACAA9" w14:textId="6981D508" w:rsidR="00DB0A7A" w:rsidRPr="002F5C99" w:rsidRDefault="00DB0A7A" w:rsidP="007426F1">
            <w:pPr>
              <w:pStyle w:val="TH"/>
              <w:spacing w:before="0" w:after="0"/>
              <w:rPr>
                <w:ins w:id="421" w:author="CATT" w:date="2024-09-10T09:59:00Z"/>
                <w:rFonts w:eastAsia="宋体"/>
                <w:b w:val="0"/>
                <w:lang w:eastAsia="zh-CN"/>
              </w:rPr>
            </w:pPr>
            <w:ins w:id="422" w:author="CATT" w:date="2024-09-10T10:01:00Z">
              <w:r>
                <w:rPr>
                  <w:rFonts w:eastAsia="宋体" w:hint="eastAsia"/>
                  <w:b w:val="0"/>
                  <w:lang w:eastAsia="zh-CN"/>
                </w:rPr>
                <w:t>1</w:t>
              </w:r>
            </w:ins>
          </w:p>
        </w:tc>
        <w:tc>
          <w:tcPr>
            <w:tcW w:w="1180" w:type="dxa"/>
            <w:vAlign w:val="center"/>
          </w:tcPr>
          <w:p w14:paraId="18DD851F" w14:textId="77B1718B" w:rsidR="00DB0A7A" w:rsidRPr="002F5C99" w:rsidRDefault="00DB0A7A" w:rsidP="007426F1">
            <w:pPr>
              <w:pStyle w:val="TH"/>
              <w:spacing w:before="0" w:after="0"/>
              <w:rPr>
                <w:ins w:id="423" w:author="CATT" w:date="2024-09-10T09:59:00Z"/>
                <w:rFonts w:eastAsia="宋体"/>
                <w:b w:val="0"/>
                <w:lang w:eastAsia="zh-CN"/>
              </w:rPr>
            </w:pPr>
            <w:ins w:id="424" w:author="CATT" w:date="2024-09-10T10:01:00Z">
              <w:r>
                <w:rPr>
                  <w:rFonts w:eastAsia="宋体" w:hint="eastAsia"/>
                  <w:b w:val="0"/>
                  <w:lang w:eastAsia="zh-CN"/>
                </w:rPr>
                <w:t>1</w:t>
              </w:r>
            </w:ins>
          </w:p>
        </w:tc>
      </w:tr>
      <w:tr w:rsidR="00DB0A7A" w14:paraId="68BBDD01" w14:textId="77777777" w:rsidTr="007426F1">
        <w:trPr>
          <w:ins w:id="425" w:author="CATT" w:date="2024-09-10T09:59:00Z"/>
        </w:trPr>
        <w:tc>
          <w:tcPr>
            <w:tcW w:w="1206" w:type="dxa"/>
            <w:vAlign w:val="center"/>
          </w:tcPr>
          <w:p w14:paraId="512B77BE" w14:textId="77777777" w:rsidR="00DB0A7A" w:rsidRPr="006A2910" w:rsidRDefault="00DB0A7A" w:rsidP="007426F1">
            <w:pPr>
              <w:pStyle w:val="TH"/>
              <w:spacing w:before="0" w:after="0"/>
              <w:rPr>
                <w:ins w:id="426" w:author="CATT" w:date="2024-09-10T09:59:00Z"/>
                <w:rFonts w:eastAsiaTheme="minorEastAsia"/>
                <w:lang w:eastAsia="zh-CN"/>
              </w:rPr>
            </w:pPr>
            <w:ins w:id="427" w:author="CATT" w:date="2024-09-10T09:59:00Z">
              <w:r w:rsidRPr="006A2910">
                <w:rPr>
                  <w:rFonts w:eastAsiaTheme="minorEastAsia" w:hint="eastAsia"/>
                  <w:lang w:eastAsia="zh-CN"/>
                </w:rPr>
                <w:t>120</w:t>
              </w:r>
            </w:ins>
          </w:p>
        </w:tc>
        <w:tc>
          <w:tcPr>
            <w:tcW w:w="1179" w:type="dxa"/>
            <w:vAlign w:val="center"/>
          </w:tcPr>
          <w:p w14:paraId="0B9D9C67" w14:textId="3350A48F" w:rsidR="00DB0A7A" w:rsidRPr="002F5C99" w:rsidRDefault="00265CCC" w:rsidP="007426F1">
            <w:pPr>
              <w:pStyle w:val="TH"/>
              <w:spacing w:before="0" w:after="0"/>
              <w:rPr>
                <w:ins w:id="428" w:author="CATT" w:date="2024-09-10T09:59:00Z"/>
                <w:rFonts w:eastAsia="宋体"/>
                <w:b w:val="0"/>
                <w:lang w:eastAsia="zh-CN"/>
              </w:rPr>
            </w:pPr>
            <w:ins w:id="429" w:author="CATT" w:date="2024-09-10T10:03:00Z">
              <w:r>
                <w:rPr>
                  <w:rFonts w:eastAsia="宋体" w:hint="eastAsia"/>
                  <w:b w:val="0"/>
                  <w:lang w:eastAsia="zh-CN"/>
                </w:rPr>
                <w:t>16</w:t>
              </w:r>
            </w:ins>
          </w:p>
        </w:tc>
        <w:tc>
          <w:tcPr>
            <w:tcW w:w="1179" w:type="dxa"/>
            <w:vAlign w:val="center"/>
          </w:tcPr>
          <w:p w14:paraId="3885CFDE" w14:textId="568451C9" w:rsidR="00DB0A7A" w:rsidRPr="002F5C99" w:rsidRDefault="00DB0A7A" w:rsidP="007426F1">
            <w:pPr>
              <w:pStyle w:val="TH"/>
              <w:spacing w:before="0" w:after="0"/>
              <w:rPr>
                <w:ins w:id="430" w:author="CATT" w:date="2024-09-10T09:59:00Z"/>
                <w:rFonts w:eastAsia="宋体"/>
                <w:b w:val="0"/>
                <w:lang w:eastAsia="zh-CN"/>
              </w:rPr>
            </w:pPr>
            <w:ins w:id="431" w:author="CATT" w:date="2024-09-10T10:01:00Z">
              <w:r>
                <w:rPr>
                  <w:rFonts w:eastAsia="宋体" w:hint="eastAsia"/>
                  <w:b w:val="0"/>
                  <w:lang w:eastAsia="zh-CN"/>
                </w:rPr>
                <w:t>8</w:t>
              </w:r>
            </w:ins>
          </w:p>
        </w:tc>
        <w:tc>
          <w:tcPr>
            <w:tcW w:w="1180" w:type="dxa"/>
            <w:vAlign w:val="center"/>
          </w:tcPr>
          <w:p w14:paraId="00845730" w14:textId="77176C54" w:rsidR="00DB0A7A" w:rsidRPr="002F5C99" w:rsidRDefault="00DB0A7A" w:rsidP="007426F1">
            <w:pPr>
              <w:pStyle w:val="TH"/>
              <w:spacing w:before="0" w:after="0"/>
              <w:rPr>
                <w:ins w:id="432" w:author="CATT" w:date="2024-09-10T09:59:00Z"/>
                <w:rFonts w:eastAsia="宋体"/>
                <w:b w:val="0"/>
                <w:lang w:eastAsia="zh-CN"/>
              </w:rPr>
            </w:pPr>
            <w:ins w:id="433" w:author="CATT" w:date="2024-09-10T10:01:00Z">
              <w:r>
                <w:rPr>
                  <w:rFonts w:eastAsia="宋体" w:hint="eastAsia"/>
                  <w:b w:val="0"/>
                  <w:lang w:eastAsia="zh-CN"/>
                </w:rPr>
                <w:t>4</w:t>
              </w:r>
            </w:ins>
          </w:p>
        </w:tc>
        <w:tc>
          <w:tcPr>
            <w:tcW w:w="1179" w:type="dxa"/>
            <w:vAlign w:val="center"/>
          </w:tcPr>
          <w:p w14:paraId="70117040" w14:textId="2B3D9B6D" w:rsidR="00DB0A7A" w:rsidRPr="002F5C99" w:rsidRDefault="00DB0A7A" w:rsidP="007426F1">
            <w:pPr>
              <w:pStyle w:val="TH"/>
              <w:spacing w:before="0" w:after="0"/>
              <w:rPr>
                <w:ins w:id="434" w:author="CATT" w:date="2024-09-10T09:59:00Z"/>
                <w:rFonts w:eastAsia="宋体"/>
                <w:b w:val="0"/>
                <w:lang w:eastAsia="zh-CN"/>
              </w:rPr>
            </w:pPr>
            <w:ins w:id="435" w:author="CATT" w:date="2024-09-10T10:01:00Z">
              <w:r>
                <w:rPr>
                  <w:rFonts w:eastAsia="宋体" w:hint="eastAsia"/>
                  <w:b w:val="0"/>
                  <w:lang w:eastAsia="zh-CN"/>
                </w:rPr>
                <w:t>2</w:t>
              </w:r>
            </w:ins>
          </w:p>
        </w:tc>
        <w:tc>
          <w:tcPr>
            <w:tcW w:w="1179" w:type="dxa"/>
            <w:vAlign w:val="center"/>
          </w:tcPr>
          <w:p w14:paraId="680C40B5" w14:textId="34D68EB7" w:rsidR="00DB0A7A" w:rsidRPr="002F5C99" w:rsidRDefault="00DB0A7A" w:rsidP="007426F1">
            <w:pPr>
              <w:pStyle w:val="TH"/>
              <w:spacing w:before="0" w:after="0"/>
              <w:rPr>
                <w:ins w:id="436" w:author="CATT" w:date="2024-09-10T09:59:00Z"/>
                <w:rFonts w:eastAsia="宋体"/>
                <w:b w:val="0"/>
                <w:lang w:eastAsia="zh-CN"/>
              </w:rPr>
            </w:pPr>
            <w:ins w:id="437" w:author="CATT" w:date="2024-09-10T10:01:00Z">
              <w:r>
                <w:rPr>
                  <w:rFonts w:eastAsia="宋体" w:hint="eastAsia"/>
                  <w:b w:val="0"/>
                  <w:lang w:eastAsia="zh-CN"/>
                </w:rPr>
                <w:t>1</w:t>
              </w:r>
            </w:ins>
          </w:p>
        </w:tc>
        <w:tc>
          <w:tcPr>
            <w:tcW w:w="1180" w:type="dxa"/>
            <w:vAlign w:val="center"/>
          </w:tcPr>
          <w:p w14:paraId="391B55EB" w14:textId="6D5DEAFD" w:rsidR="00DB0A7A" w:rsidRPr="002F5C99" w:rsidRDefault="00DB0A7A" w:rsidP="007426F1">
            <w:pPr>
              <w:pStyle w:val="TH"/>
              <w:spacing w:before="0" w:after="0"/>
              <w:rPr>
                <w:ins w:id="438" w:author="CATT" w:date="2024-09-10T09:59:00Z"/>
                <w:rFonts w:eastAsia="宋体"/>
                <w:b w:val="0"/>
                <w:lang w:eastAsia="zh-CN"/>
              </w:rPr>
            </w:pPr>
            <w:ins w:id="439" w:author="CATT" w:date="2024-09-10T10:01:00Z">
              <w:r>
                <w:rPr>
                  <w:rFonts w:eastAsia="宋体" w:hint="eastAsia"/>
                  <w:b w:val="0"/>
                  <w:lang w:eastAsia="zh-CN"/>
                </w:rPr>
                <w:t>1</w:t>
              </w:r>
            </w:ins>
          </w:p>
        </w:tc>
      </w:tr>
      <w:tr w:rsidR="00DB0A7A" w14:paraId="30AF9F9A" w14:textId="77777777" w:rsidTr="007426F1">
        <w:trPr>
          <w:ins w:id="440" w:author="CATT" w:date="2024-09-10T09:59:00Z"/>
        </w:trPr>
        <w:tc>
          <w:tcPr>
            <w:tcW w:w="1206" w:type="dxa"/>
            <w:vAlign w:val="center"/>
          </w:tcPr>
          <w:p w14:paraId="0A1A57E4" w14:textId="77777777" w:rsidR="00DB0A7A" w:rsidRPr="006A2910" w:rsidRDefault="00DB0A7A" w:rsidP="007426F1">
            <w:pPr>
              <w:pStyle w:val="TH"/>
              <w:spacing w:before="0" w:after="0"/>
              <w:rPr>
                <w:ins w:id="441" w:author="CATT" w:date="2024-09-10T09:59:00Z"/>
                <w:rFonts w:eastAsiaTheme="minorEastAsia"/>
                <w:lang w:eastAsia="zh-CN"/>
              </w:rPr>
            </w:pPr>
            <w:ins w:id="442" w:author="CATT" w:date="2024-09-10T09:59:00Z">
              <w:r w:rsidRPr="006A2910">
                <w:rPr>
                  <w:rFonts w:eastAsiaTheme="minorEastAsia" w:hint="eastAsia"/>
                  <w:lang w:eastAsia="zh-CN"/>
                </w:rPr>
                <w:t>480</w:t>
              </w:r>
            </w:ins>
          </w:p>
        </w:tc>
        <w:tc>
          <w:tcPr>
            <w:tcW w:w="1179" w:type="dxa"/>
            <w:vAlign w:val="center"/>
          </w:tcPr>
          <w:p w14:paraId="2FAA8837" w14:textId="7655051B" w:rsidR="00DB0A7A" w:rsidRPr="002F5C99" w:rsidRDefault="00DB0A7A" w:rsidP="007426F1">
            <w:pPr>
              <w:pStyle w:val="TH"/>
              <w:spacing w:before="0" w:after="0"/>
              <w:rPr>
                <w:ins w:id="443" w:author="CATT" w:date="2024-09-10T09:59:00Z"/>
                <w:rFonts w:eastAsia="宋体"/>
                <w:b w:val="0"/>
                <w:lang w:eastAsia="zh-CN"/>
              </w:rPr>
            </w:pPr>
            <w:ins w:id="444" w:author="CATT" w:date="2024-09-10T10:01:00Z">
              <w:r>
                <w:rPr>
                  <w:rFonts w:eastAsia="宋体" w:hint="eastAsia"/>
                  <w:b w:val="0"/>
                  <w:lang w:eastAsia="zh-CN"/>
                </w:rPr>
                <w:t>64</w:t>
              </w:r>
            </w:ins>
          </w:p>
        </w:tc>
        <w:tc>
          <w:tcPr>
            <w:tcW w:w="1179" w:type="dxa"/>
            <w:vAlign w:val="center"/>
          </w:tcPr>
          <w:p w14:paraId="3C387D46" w14:textId="2D4268B5" w:rsidR="00DB0A7A" w:rsidRPr="002F5C99" w:rsidRDefault="00DB0A7A" w:rsidP="007426F1">
            <w:pPr>
              <w:pStyle w:val="TH"/>
              <w:spacing w:before="0" w:after="0"/>
              <w:rPr>
                <w:ins w:id="445" w:author="CATT" w:date="2024-09-10T09:59:00Z"/>
                <w:rFonts w:eastAsia="宋体"/>
                <w:b w:val="0"/>
                <w:lang w:eastAsia="zh-CN"/>
              </w:rPr>
            </w:pPr>
            <w:ins w:id="446" w:author="CATT" w:date="2024-09-10T10:01:00Z">
              <w:r>
                <w:rPr>
                  <w:rFonts w:eastAsia="宋体" w:hint="eastAsia"/>
                  <w:b w:val="0"/>
                  <w:lang w:eastAsia="zh-CN"/>
                </w:rPr>
                <w:t>32</w:t>
              </w:r>
            </w:ins>
          </w:p>
        </w:tc>
        <w:tc>
          <w:tcPr>
            <w:tcW w:w="1180" w:type="dxa"/>
            <w:vAlign w:val="center"/>
          </w:tcPr>
          <w:p w14:paraId="5E2AB15B" w14:textId="2344B28D" w:rsidR="00DB0A7A" w:rsidRPr="002F5C99" w:rsidRDefault="000D2FC7" w:rsidP="007426F1">
            <w:pPr>
              <w:pStyle w:val="TH"/>
              <w:spacing w:before="0" w:after="0"/>
              <w:rPr>
                <w:ins w:id="447" w:author="CATT" w:date="2024-09-10T09:59:00Z"/>
                <w:rFonts w:eastAsia="宋体"/>
                <w:b w:val="0"/>
                <w:lang w:eastAsia="zh-CN"/>
              </w:rPr>
            </w:pPr>
            <w:ins w:id="448" w:author="CATT" w:date="2024-09-10T10:04:00Z">
              <w:r>
                <w:rPr>
                  <w:rFonts w:eastAsia="宋体" w:hint="eastAsia"/>
                  <w:b w:val="0"/>
                  <w:lang w:eastAsia="zh-CN"/>
                </w:rPr>
                <w:t>16</w:t>
              </w:r>
            </w:ins>
          </w:p>
        </w:tc>
        <w:tc>
          <w:tcPr>
            <w:tcW w:w="1179" w:type="dxa"/>
            <w:vAlign w:val="center"/>
          </w:tcPr>
          <w:p w14:paraId="26E2E27A" w14:textId="7580742B" w:rsidR="00DB0A7A" w:rsidRPr="002F5C99" w:rsidRDefault="00DB0A7A" w:rsidP="007426F1">
            <w:pPr>
              <w:pStyle w:val="TH"/>
              <w:spacing w:before="0" w:after="0"/>
              <w:rPr>
                <w:ins w:id="449" w:author="CATT" w:date="2024-09-10T09:59:00Z"/>
                <w:rFonts w:eastAsia="宋体"/>
                <w:b w:val="0"/>
                <w:lang w:eastAsia="zh-CN"/>
              </w:rPr>
            </w:pPr>
            <w:ins w:id="450" w:author="CATT" w:date="2024-09-10T10:01:00Z">
              <w:r>
                <w:rPr>
                  <w:rFonts w:eastAsia="宋体" w:hint="eastAsia"/>
                  <w:b w:val="0"/>
                  <w:lang w:eastAsia="zh-CN"/>
                </w:rPr>
                <w:t>8</w:t>
              </w:r>
            </w:ins>
          </w:p>
        </w:tc>
        <w:tc>
          <w:tcPr>
            <w:tcW w:w="1179" w:type="dxa"/>
            <w:vAlign w:val="center"/>
          </w:tcPr>
          <w:p w14:paraId="691723CE" w14:textId="36F327E1" w:rsidR="00DB0A7A" w:rsidRPr="002F5C99" w:rsidRDefault="00DB0A7A" w:rsidP="007426F1">
            <w:pPr>
              <w:pStyle w:val="TH"/>
              <w:spacing w:before="0" w:after="0"/>
              <w:rPr>
                <w:ins w:id="451" w:author="CATT" w:date="2024-09-10T09:59:00Z"/>
                <w:rFonts w:eastAsia="宋体"/>
                <w:b w:val="0"/>
                <w:lang w:eastAsia="zh-CN"/>
              </w:rPr>
            </w:pPr>
            <w:ins w:id="452" w:author="CATT" w:date="2024-09-10T10:01:00Z">
              <w:r>
                <w:rPr>
                  <w:rFonts w:eastAsia="宋体" w:hint="eastAsia"/>
                  <w:b w:val="0"/>
                  <w:lang w:eastAsia="zh-CN"/>
                </w:rPr>
                <w:t>2</w:t>
              </w:r>
            </w:ins>
          </w:p>
        </w:tc>
        <w:tc>
          <w:tcPr>
            <w:tcW w:w="1180" w:type="dxa"/>
            <w:vAlign w:val="center"/>
          </w:tcPr>
          <w:p w14:paraId="37C58C99" w14:textId="470CD1BD" w:rsidR="00DB0A7A" w:rsidRPr="002F5C99" w:rsidRDefault="00DB0A7A" w:rsidP="007426F1">
            <w:pPr>
              <w:pStyle w:val="TH"/>
              <w:spacing w:before="0" w:after="0"/>
              <w:rPr>
                <w:ins w:id="453" w:author="CATT" w:date="2024-09-10T09:59:00Z"/>
                <w:rFonts w:eastAsia="宋体"/>
                <w:b w:val="0"/>
                <w:lang w:eastAsia="zh-CN"/>
              </w:rPr>
            </w:pPr>
            <w:ins w:id="454" w:author="CATT" w:date="2024-09-10T10:01:00Z">
              <w:r>
                <w:rPr>
                  <w:rFonts w:eastAsia="宋体" w:hint="eastAsia"/>
                  <w:b w:val="0"/>
                  <w:lang w:eastAsia="zh-CN"/>
                </w:rPr>
                <w:t>1</w:t>
              </w:r>
            </w:ins>
          </w:p>
        </w:tc>
      </w:tr>
      <w:tr w:rsidR="00DB0A7A" w14:paraId="36B72D6B" w14:textId="77777777" w:rsidTr="007426F1">
        <w:trPr>
          <w:ins w:id="455" w:author="CATT" w:date="2024-09-10T09:59:00Z"/>
        </w:trPr>
        <w:tc>
          <w:tcPr>
            <w:tcW w:w="1206" w:type="dxa"/>
            <w:vAlign w:val="center"/>
          </w:tcPr>
          <w:p w14:paraId="5C8A9E80" w14:textId="77777777" w:rsidR="00DB0A7A" w:rsidRPr="006A2910" w:rsidRDefault="00DB0A7A" w:rsidP="007426F1">
            <w:pPr>
              <w:pStyle w:val="TH"/>
              <w:spacing w:before="0" w:after="0"/>
              <w:rPr>
                <w:ins w:id="456" w:author="CATT" w:date="2024-09-10T09:59:00Z"/>
                <w:rFonts w:eastAsiaTheme="minorEastAsia"/>
                <w:lang w:eastAsia="zh-CN"/>
              </w:rPr>
            </w:pPr>
            <w:ins w:id="457" w:author="CATT" w:date="2024-09-10T09:59:00Z">
              <w:r w:rsidRPr="006A2910">
                <w:rPr>
                  <w:rFonts w:eastAsiaTheme="minorEastAsia" w:hint="eastAsia"/>
                  <w:lang w:eastAsia="zh-CN"/>
                </w:rPr>
                <w:t>960</w:t>
              </w:r>
            </w:ins>
          </w:p>
        </w:tc>
        <w:tc>
          <w:tcPr>
            <w:tcW w:w="1179" w:type="dxa"/>
            <w:vAlign w:val="center"/>
          </w:tcPr>
          <w:p w14:paraId="4CEF803F" w14:textId="096EFA8B" w:rsidR="00DB0A7A" w:rsidRPr="002F5C99" w:rsidRDefault="00DB0A7A" w:rsidP="007426F1">
            <w:pPr>
              <w:pStyle w:val="TH"/>
              <w:spacing w:before="0" w:after="0"/>
              <w:rPr>
                <w:ins w:id="458" w:author="CATT" w:date="2024-09-10T09:59:00Z"/>
                <w:rFonts w:eastAsia="宋体"/>
                <w:b w:val="0"/>
                <w:lang w:eastAsia="zh-CN"/>
              </w:rPr>
            </w:pPr>
            <w:ins w:id="459" w:author="CATT" w:date="2024-09-10T10:01:00Z">
              <w:r>
                <w:rPr>
                  <w:rFonts w:eastAsia="宋体" w:hint="eastAsia"/>
                  <w:b w:val="0"/>
                  <w:lang w:eastAsia="zh-CN"/>
                </w:rPr>
                <w:t>128</w:t>
              </w:r>
            </w:ins>
          </w:p>
        </w:tc>
        <w:tc>
          <w:tcPr>
            <w:tcW w:w="1179" w:type="dxa"/>
            <w:vAlign w:val="center"/>
          </w:tcPr>
          <w:p w14:paraId="1B17D25F" w14:textId="67B7B5AD" w:rsidR="00DB0A7A" w:rsidRPr="002F5C99" w:rsidRDefault="00DB0A7A" w:rsidP="007426F1">
            <w:pPr>
              <w:pStyle w:val="TH"/>
              <w:spacing w:before="0" w:after="0"/>
              <w:rPr>
                <w:ins w:id="460" w:author="CATT" w:date="2024-09-10T09:59:00Z"/>
                <w:rFonts w:eastAsia="宋体"/>
                <w:b w:val="0"/>
                <w:lang w:eastAsia="zh-CN"/>
              </w:rPr>
            </w:pPr>
            <w:ins w:id="461" w:author="CATT" w:date="2024-09-10T10:01:00Z">
              <w:r>
                <w:rPr>
                  <w:rFonts w:eastAsia="宋体" w:hint="eastAsia"/>
                  <w:b w:val="0"/>
                  <w:lang w:eastAsia="zh-CN"/>
                </w:rPr>
                <w:t>64</w:t>
              </w:r>
            </w:ins>
          </w:p>
        </w:tc>
        <w:tc>
          <w:tcPr>
            <w:tcW w:w="1180" w:type="dxa"/>
            <w:vAlign w:val="center"/>
          </w:tcPr>
          <w:p w14:paraId="7BEE460C" w14:textId="20BAC44D" w:rsidR="00DB0A7A" w:rsidRPr="002F5C99" w:rsidRDefault="00DB0A7A" w:rsidP="007426F1">
            <w:pPr>
              <w:pStyle w:val="TH"/>
              <w:spacing w:before="0" w:after="0"/>
              <w:rPr>
                <w:ins w:id="462" w:author="CATT" w:date="2024-09-10T09:59:00Z"/>
                <w:rFonts w:eastAsia="宋体"/>
                <w:b w:val="0"/>
                <w:lang w:eastAsia="zh-CN"/>
              </w:rPr>
            </w:pPr>
            <w:ins w:id="463" w:author="CATT" w:date="2024-09-10T10:01:00Z">
              <w:r>
                <w:rPr>
                  <w:rFonts w:eastAsia="宋体" w:hint="eastAsia"/>
                  <w:b w:val="0"/>
                  <w:lang w:eastAsia="zh-CN"/>
                </w:rPr>
                <w:t>32</w:t>
              </w:r>
            </w:ins>
          </w:p>
        </w:tc>
        <w:tc>
          <w:tcPr>
            <w:tcW w:w="1179" w:type="dxa"/>
            <w:vAlign w:val="center"/>
          </w:tcPr>
          <w:p w14:paraId="7F023BC2" w14:textId="76F1D7DD" w:rsidR="00DB0A7A" w:rsidRPr="002F5C99" w:rsidRDefault="00DB0A7A" w:rsidP="007426F1">
            <w:pPr>
              <w:pStyle w:val="TH"/>
              <w:spacing w:before="0" w:after="0"/>
              <w:rPr>
                <w:ins w:id="464" w:author="CATT" w:date="2024-09-10T09:59:00Z"/>
                <w:rFonts w:eastAsia="宋体"/>
                <w:b w:val="0"/>
                <w:lang w:eastAsia="zh-CN"/>
              </w:rPr>
            </w:pPr>
            <w:ins w:id="465" w:author="CATT" w:date="2024-09-10T10:01:00Z">
              <w:r>
                <w:rPr>
                  <w:rFonts w:eastAsia="宋体" w:hint="eastAsia"/>
                  <w:b w:val="0"/>
                  <w:lang w:eastAsia="zh-CN"/>
                </w:rPr>
                <w:t>16</w:t>
              </w:r>
            </w:ins>
          </w:p>
        </w:tc>
        <w:tc>
          <w:tcPr>
            <w:tcW w:w="1179" w:type="dxa"/>
            <w:vAlign w:val="center"/>
          </w:tcPr>
          <w:p w14:paraId="13BB75FE" w14:textId="294DC07A" w:rsidR="00DB0A7A" w:rsidRPr="002F5C99" w:rsidRDefault="00DB0A7A" w:rsidP="007426F1">
            <w:pPr>
              <w:pStyle w:val="TH"/>
              <w:spacing w:before="0" w:after="0"/>
              <w:rPr>
                <w:ins w:id="466" w:author="CATT" w:date="2024-09-10T09:59:00Z"/>
                <w:rFonts w:eastAsia="宋体"/>
                <w:b w:val="0"/>
                <w:lang w:eastAsia="zh-CN"/>
              </w:rPr>
            </w:pPr>
            <w:ins w:id="467" w:author="CATT" w:date="2024-09-10T10:01:00Z">
              <w:r>
                <w:rPr>
                  <w:rFonts w:eastAsia="宋体" w:hint="eastAsia"/>
                  <w:b w:val="0"/>
                  <w:lang w:eastAsia="zh-CN"/>
                </w:rPr>
                <w:t>4</w:t>
              </w:r>
            </w:ins>
          </w:p>
        </w:tc>
        <w:tc>
          <w:tcPr>
            <w:tcW w:w="1180" w:type="dxa"/>
            <w:vAlign w:val="center"/>
          </w:tcPr>
          <w:p w14:paraId="19AA5623" w14:textId="51D713CE" w:rsidR="00DB0A7A" w:rsidRPr="002F5C99" w:rsidRDefault="00DB0A7A" w:rsidP="007426F1">
            <w:pPr>
              <w:pStyle w:val="TH"/>
              <w:spacing w:before="0" w:after="0"/>
              <w:rPr>
                <w:ins w:id="468" w:author="CATT" w:date="2024-09-10T09:59:00Z"/>
                <w:rFonts w:eastAsia="宋体"/>
                <w:b w:val="0"/>
                <w:lang w:eastAsia="zh-CN"/>
              </w:rPr>
            </w:pPr>
            <w:ins w:id="469" w:author="CATT" w:date="2024-09-10T10:01:00Z">
              <w:r>
                <w:rPr>
                  <w:rFonts w:eastAsia="宋体" w:hint="eastAsia"/>
                  <w:b w:val="0"/>
                  <w:lang w:eastAsia="zh-CN"/>
                </w:rPr>
                <w:t>2</w:t>
              </w:r>
            </w:ins>
          </w:p>
        </w:tc>
      </w:tr>
    </w:tbl>
    <w:p w14:paraId="66D09C4D" w14:textId="77777777" w:rsidR="00E72EBD" w:rsidRDefault="00E72EBD" w:rsidP="00061E8D">
      <w:pPr>
        <w:spacing w:beforeLines="50" w:before="120"/>
        <w:rPr>
          <w:ins w:id="470" w:author="CATT" w:date="2024-09-10T09:53:00Z"/>
          <w:lang w:eastAsia="zh-CN"/>
        </w:rPr>
      </w:pPr>
    </w:p>
    <w:p w14:paraId="09C67ADE" w14:textId="023B3CFB" w:rsidR="00E72EBD" w:rsidRDefault="00E72EBD" w:rsidP="007426F1">
      <w:pPr>
        <w:pStyle w:val="TH"/>
        <w:rPr>
          <w:ins w:id="471" w:author="CATT" w:date="2024-09-10T09:54:00Z"/>
          <w:lang w:eastAsia="zh-CN"/>
        </w:rPr>
      </w:pPr>
      <w:ins w:id="472" w:author="CATT" w:date="2024-09-10T09:54:00Z">
        <w:r>
          <w:t xml:space="preserve">Table </w:t>
        </w:r>
        <w:r>
          <w:rPr>
            <w:rFonts w:hint="eastAsia"/>
            <w:lang w:eastAsia="zh-CN"/>
          </w:rPr>
          <w:t>8.2.2.2.21-4</w:t>
        </w:r>
        <w:r w:rsidRPr="00BE78B0">
          <w:t xml:space="preserve">: </w:t>
        </w:r>
        <w:r>
          <w:rPr>
            <w:rFonts w:hint="eastAsia"/>
            <w:lang w:eastAsia="zh-CN"/>
          </w:rPr>
          <w:t xml:space="preserve">Duration </w:t>
        </w:r>
      </w:ins>
      <w:ins w:id="473" w:author="CATT" w:date="2024-09-10T10:06:00Z">
        <w:r w:rsidR="003C7503">
          <w:rPr>
            <w:rFonts w:hint="eastAsia"/>
            <w:lang w:eastAsia="zh-CN"/>
          </w:rPr>
          <w:t xml:space="preserve">Z </w:t>
        </w:r>
      </w:ins>
      <w:ins w:id="474" w:author="CATT" w:date="2024-09-10T09:54:00Z">
        <w:r>
          <w:rPr>
            <w:rFonts w:hint="eastAsia"/>
            <w:lang w:eastAsia="zh-CN"/>
          </w:rPr>
          <w:t xml:space="preserve">of </w:t>
        </w:r>
        <w:r w:rsidR="003C7503">
          <w:t>aggregated SRS transmission</w:t>
        </w:r>
      </w:ins>
    </w:p>
    <w:p w14:paraId="1E6451C5" w14:textId="4CC51C68" w:rsidR="00E72EBD" w:rsidRDefault="00E72EBD" w:rsidP="00E72EBD">
      <w:pPr>
        <w:pStyle w:val="TH"/>
        <w:rPr>
          <w:ins w:id="475" w:author="CATT" w:date="2024-09-10T09:54:00Z"/>
          <w:lang w:eastAsia="zh-CN"/>
        </w:rPr>
      </w:pPr>
      <w:proofErr w:type="gramStart"/>
      <w:ins w:id="476" w:author="CATT" w:date="2024-09-10T09:54:00Z">
        <w:r>
          <w:rPr>
            <w:rFonts w:hint="eastAsia"/>
            <w:lang w:eastAsia="zh-CN"/>
          </w:rPr>
          <w:t>with</w:t>
        </w:r>
        <w:proofErr w:type="gramEnd"/>
        <w:r>
          <w:rPr>
            <w:rFonts w:hint="eastAsia"/>
            <w:lang w:eastAsia="zh-CN"/>
          </w:rPr>
          <w:t xml:space="preserve"> </w:t>
        </w:r>
        <w:proofErr w:type="spellStart"/>
        <w:r w:rsidRPr="00324F35">
          <w:rPr>
            <w:rFonts w:hint="eastAsia"/>
            <w:i/>
            <w:lang w:eastAsia="zh-CN"/>
          </w:rPr>
          <w:t>nrofSymbols</w:t>
        </w:r>
        <w:proofErr w:type="spellEnd"/>
        <w:r>
          <w:rPr>
            <w:rFonts w:hint="eastAsia"/>
            <w:lang w:eastAsia="zh-CN"/>
          </w:rPr>
          <w:t xml:space="preserve"> = 4 (</w:t>
        </w:r>
        <w:r w:rsidRPr="00E27D34">
          <w:t>OFDM symbols</w:t>
        </w:r>
        <w:r>
          <w:t>)</w:t>
        </w:r>
      </w:ins>
    </w:p>
    <w:tbl>
      <w:tblPr>
        <w:tblStyle w:val="af7"/>
        <w:tblW w:w="0" w:type="auto"/>
        <w:tblInd w:w="817" w:type="dxa"/>
        <w:tblLook w:val="04A0" w:firstRow="1" w:lastRow="0" w:firstColumn="1" w:lastColumn="0" w:noHBand="0" w:noVBand="1"/>
      </w:tblPr>
      <w:tblGrid>
        <w:gridCol w:w="1206"/>
        <w:gridCol w:w="1179"/>
        <w:gridCol w:w="1179"/>
        <w:gridCol w:w="1180"/>
        <w:gridCol w:w="1179"/>
        <w:gridCol w:w="1179"/>
        <w:gridCol w:w="1180"/>
      </w:tblGrid>
      <w:tr w:rsidR="00B17492" w14:paraId="0FC2DD0F" w14:textId="77777777" w:rsidTr="007426F1">
        <w:trPr>
          <w:ins w:id="477" w:author="CATT" w:date="2024-09-10T09:59:00Z"/>
        </w:trPr>
        <w:tc>
          <w:tcPr>
            <w:tcW w:w="1206" w:type="dxa"/>
            <w:vAlign w:val="center"/>
          </w:tcPr>
          <w:p w14:paraId="2C563E42" w14:textId="77777777" w:rsidR="00B17492" w:rsidRPr="006A2910" w:rsidRDefault="00B17492" w:rsidP="007426F1">
            <w:pPr>
              <w:pStyle w:val="TH"/>
              <w:spacing w:before="0" w:after="0"/>
              <w:rPr>
                <w:ins w:id="478" w:author="CATT" w:date="2024-09-10T09:59:00Z"/>
                <w:rFonts w:eastAsiaTheme="minorEastAsia"/>
                <w:lang w:eastAsia="zh-CN"/>
              </w:rPr>
            </w:pPr>
          </w:p>
        </w:tc>
        <w:tc>
          <w:tcPr>
            <w:tcW w:w="7076" w:type="dxa"/>
            <w:gridSpan w:val="6"/>
            <w:vAlign w:val="center"/>
          </w:tcPr>
          <w:p w14:paraId="039F4265" w14:textId="77777777" w:rsidR="00B17492" w:rsidRPr="006A2910" w:rsidRDefault="00B17492" w:rsidP="007426F1">
            <w:pPr>
              <w:pStyle w:val="TH"/>
              <w:spacing w:before="0" w:after="0"/>
              <w:rPr>
                <w:ins w:id="479" w:author="CATT" w:date="2024-09-10T09:59:00Z"/>
                <w:lang w:eastAsia="zh-CN"/>
              </w:rPr>
            </w:pPr>
            <w:ins w:id="480" w:author="CATT" w:date="2024-09-10T09:59:00Z">
              <w:r w:rsidRPr="006A2910">
                <w:rPr>
                  <w:rFonts w:eastAsia="宋体" w:hint="eastAsia"/>
                  <w:lang w:eastAsia="zh-CN"/>
                </w:rPr>
                <w:t>SCS of aggressor cell (kHz)</w:t>
              </w:r>
            </w:ins>
          </w:p>
        </w:tc>
      </w:tr>
      <w:tr w:rsidR="00B17492" w14:paraId="29915CB2" w14:textId="77777777" w:rsidTr="007426F1">
        <w:trPr>
          <w:ins w:id="481" w:author="CATT" w:date="2024-09-10T09:59:00Z"/>
        </w:trPr>
        <w:tc>
          <w:tcPr>
            <w:tcW w:w="1206" w:type="dxa"/>
            <w:vAlign w:val="center"/>
          </w:tcPr>
          <w:p w14:paraId="41A73D0D" w14:textId="77777777" w:rsidR="00B17492" w:rsidRPr="006A2910" w:rsidRDefault="00B17492" w:rsidP="007426F1">
            <w:pPr>
              <w:pStyle w:val="TH"/>
              <w:spacing w:before="0" w:after="0"/>
              <w:rPr>
                <w:ins w:id="482" w:author="CATT" w:date="2024-09-10T09:59:00Z"/>
                <w:rFonts w:eastAsiaTheme="minorEastAsia"/>
                <w:lang w:eastAsia="zh-CN"/>
              </w:rPr>
            </w:pPr>
            <w:ins w:id="483" w:author="CATT" w:date="2024-09-10T09:59:00Z">
              <w:r w:rsidRPr="006A2910">
                <w:rPr>
                  <w:rFonts w:eastAsiaTheme="minorEastAsia" w:hint="eastAsia"/>
                  <w:lang w:val="fr-FR" w:eastAsia="zh-CN"/>
                </w:rPr>
                <w:t xml:space="preserve">SCS of victim cell </w:t>
              </w:r>
              <w:r w:rsidRPr="006A2910">
                <w:rPr>
                  <w:rFonts w:eastAsiaTheme="minorEastAsia" w:hint="eastAsia"/>
                  <w:lang w:eastAsia="zh-CN"/>
                </w:rPr>
                <w:t>(kHz)</w:t>
              </w:r>
            </w:ins>
          </w:p>
        </w:tc>
        <w:tc>
          <w:tcPr>
            <w:tcW w:w="1179" w:type="dxa"/>
            <w:vAlign w:val="center"/>
          </w:tcPr>
          <w:p w14:paraId="47DDE2D4" w14:textId="77777777" w:rsidR="00B17492" w:rsidRPr="006A2910" w:rsidRDefault="00B17492" w:rsidP="007426F1">
            <w:pPr>
              <w:pStyle w:val="TH"/>
              <w:spacing w:before="0" w:after="0"/>
              <w:rPr>
                <w:ins w:id="484" w:author="CATT" w:date="2024-09-10T09:59:00Z"/>
                <w:rFonts w:eastAsia="宋体"/>
                <w:lang w:eastAsia="zh-CN"/>
              </w:rPr>
            </w:pPr>
            <w:ins w:id="485" w:author="CATT" w:date="2024-09-10T09:59:00Z">
              <w:r w:rsidRPr="006A2910">
                <w:rPr>
                  <w:rFonts w:eastAsia="宋体" w:hint="eastAsia"/>
                  <w:lang w:eastAsia="zh-CN"/>
                </w:rPr>
                <w:t>15</w:t>
              </w:r>
            </w:ins>
          </w:p>
        </w:tc>
        <w:tc>
          <w:tcPr>
            <w:tcW w:w="1179" w:type="dxa"/>
            <w:vAlign w:val="center"/>
          </w:tcPr>
          <w:p w14:paraId="2653C751" w14:textId="77777777" w:rsidR="00B17492" w:rsidRPr="006A2910" w:rsidRDefault="00B17492" w:rsidP="007426F1">
            <w:pPr>
              <w:pStyle w:val="TH"/>
              <w:spacing w:before="0" w:after="0"/>
              <w:rPr>
                <w:ins w:id="486" w:author="CATT" w:date="2024-09-10T09:59:00Z"/>
                <w:rFonts w:eastAsiaTheme="minorEastAsia"/>
                <w:lang w:eastAsia="zh-CN"/>
              </w:rPr>
            </w:pPr>
            <w:ins w:id="487" w:author="CATT" w:date="2024-09-10T09:59:00Z">
              <w:r w:rsidRPr="006A2910">
                <w:rPr>
                  <w:rFonts w:eastAsiaTheme="minorEastAsia" w:hint="eastAsia"/>
                  <w:lang w:eastAsia="zh-CN"/>
                </w:rPr>
                <w:t>30</w:t>
              </w:r>
            </w:ins>
          </w:p>
        </w:tc>
        <w:tc>
          <w:tcPr>
            <w:tcW w:w="1180" w:type="dxa"/>
            <w:vAlign w:val="center"/>
          </w:tcPr>
          <w:p w14:paraId="77124244" w14:textId="77777777" w:rsidR="00B17492" w:rsidRPr="006A2910" w:rsidRDefault="00B17492" w:rsidP="007426F1">
            <w:pPr>
              <w:pStyle w:val="TH"/>
              <w:spacing w:before="0" w:after="0"/>
              <w:rPr>
                <w:ins w:id="488" w:author="CATT" w:date="2024-09-10T09:59:00Z"/>
                <w:rFonts w:eastAsiaTheme="minorEastAsia"/>
                <w:lang w:eastAsia="zh-CN"/>
              </w:rPr>
            </w:pPr>
            <w:ins w:id="489" w:author="CATT" w:date="2024-09-10T09:59:00Z">
              <w:r w:rsidRPr="006A2910">
                <w:rPr>
                  <w:rFonts w:eastAsia="宋体" w:hint="eastAsia"/>
                  <w:lang w:eastAsia="zh-CN"/>
                </w:rPr>
                <w:t>6</w:t>
              </w:r>
              <w:r w:rsidRPr="006A2910">
                <w:rPr>
                  <w:rFonts w:eastAsiaTheme="minorEastAsia" w:hint="eastAsia"/>
                  <w:lang w:eastAsia="zh-CN"/>
                </w:rPr>
                <w:t>0</w:t>
              </w:r>
            </w:ins>
          </w:p>
        </w:tc>
        <w:tc>
          <w:tcPr>
            <w:tcW w:w="1179" w:type="dxa"/>
            <w:vAlign w:val="center"/>
          </w:tcPr>
          <w:p w14:paraId="128534B9" w14:textId="77777777" w:rsidR="00B17492" w:rsidRPr="006A2910" w:rsidRDefault="00B17492" w:rsidP="007426F1">
            <w:pPr>
              <w:pStyle w:val="TH"/>
              <w:spacing w:before="0" w:after="0"/>
              <w:rPr>
                <w:ins w:id="490" w:author="CATT" w:date="2024-09-10T09:59:00Z"/>
                <w:rFonts w:eastAsiaTheme="minorEastAsia"/>
                <w:lang w:eastAsia="zh-CN"/>
              </w:rPr>
            </w:pPr>
            <w:ins w:id="491" w:author="CATT" w:date="2024-09-10T09:59:00Z">
              <w:r w:rsidRPr="006A2910">
                <w:rPr>
                  <w:rFonts w:eastAsiaTheme="minorEastAsia" w:hint="eastAsia"/>
                  <w:lang w:eastAsia="zh-CN"/>
                </w:rPr>
                <w:t>1</w:t>
              </w:r>
              <w:r w:rsidRPr="006A2910">
                <w:rPr>
                  <w:rFonts w:eastAsia="宋体" w:hint="eastAsia"/>
                  <w:lang w:eastAsia="zh-CN"/>
                </w:rPr>
                <w:t>2</w:t>
              </w:r>
              <w:r w:rsidRPr="006A2910">
                <w:rPr>
                  <w:rFonts w:eastAsiaTheme="minorEastAsia" w:hint="eastAsia"/>
                  <w:lang w:eastAsia="zh-CN"/>
                </w:rPr>
                <w:t>0</w:t>
              </w:r>
            </w:ins>
          </w:p>
        </w:tc>
        <w:tc>
          <w:tcPr>
            <w:tcW w:w="1179" w:type="dxa"/>
            <w:vAlign w:val="center"/>
          </w:tcPr>
          <w:p w14:paraId="1B446704" w14:textId="77777777" w:rsidR="00B17492" w:rsidRPr="006A2910" w:rsidRDefault="00B17492" w:rsidP="007426F1">
            <w:pPr>
              <w:pStyle w:val="TH"/>
              <w:spacing w:before="0" w:after="0"/>
              <w:rPr>
                <w:ins w:id="492" w:author="CATT" w:date="2024-09-10T09:59:00Z"/>
                <w:rFonts w:eastAsiaTheme="minorEastAsia"/>
                <w:lang w:eastAsia="zh-CN"/>
              </w:rPr>
            </w:pPr>
            <w:ins w:id="493" w:author="CATT" w:date="2024-09-10T09:59:00Z">
              <w:r w:rsidRPr="006A2910">
                <w:rPr>
                  <w:rFonts w:eastAsia="宋体" w:hint="eastAsia"/>
                  <w:lang w:eastAsia="zh-CN"/>
                </w:rPr>
                <w:t>48</w:t>
              </w:r>
              <w:r w:rsidRPr="006A2910">
                <w:rPr>
                  <w:rFonts w:eastAsiaTheme="minorEastAsia" w:hint="eastAsia"/>
                  <w:lang w:eastAsia="zh-CN"/>
                </w:rPr>
                <w:t>0</w:t>
              </w:r>
            </w:ins>
          </w:p>
        </w:tc>
        <w:tc>
          <w:tcPr>
            <w:tcW w:w="1180" w:type="dxa"/>
            <w:vAlign w:val="center"/>
          </w:tcPr>
          <w:p w14:paraId="2A30B4B5" w14:textId="77777777" w:rsidR="00B17492" w:rsidRPr="006A2910" w:rsidRDefault="00B17492" w:rsidP="007426F1">
            <w:pPr>
              <w:pStyle w:val="TH"/>
              <w:spacing w:before="0" w:after="0"/>
              <w:rPr>
                <w:ins w:id="494" w:author="CATT" w:date="2024-09-10T09:59:00Z"/>
                <w:rFonts w:eastAsia="宋体"/>
                <w:lang w:eastAsia="zh-CN"/>
              </w:rPr>
            </w:pPr>
            <w:ins w:id="495" w:author="CATT" w:date="2024-09-10T09:59:00Z">
              <w:r w:rsidRPr="006A2910">
                <w:rPr>
                  <w:rFonts w:eastAsia="宋体" w:hint="eastAsia"/>
                  <w:lang w:eastAsia="zh-CN"/>
                </w:rPr>
                <w:t>960</w:t>
              </w:r>
            </w:ins>
          </w:p>
        </w:tc>
      </w:tr>
      <w:tr w:rsidR="00B17492" w14:paraId="06EC1B73" w14:textId="77777777" w:rsidTr="007426F1">
        <w:trPr>
          <w:ins w:id="496" w:author="CATT" w:date="2024-09-10T09:59:00Z"/>
        </w:trPr>
        <w:tc>
          <w:tcPr>
            <w:tcW w:w="1206" w:type="dxa"/>
            <w:vAlign w:val="center"/>
          </w:tcPr>
          <w:p w14:paraId="489DE371" w14:textId="77777777" w:rsidR="00B17492" w:rsidRPr="006A2910" w:rsidRDefault="00B17492" w:rsidP="007426F1">
            <w:pPr>
              <w:pStyle w:val="TH"/>
              <w:spacing w:before="0" w:after="0"/>
              <w:rPr>
                <w:ins w:id="497" w:author="CATT" w:date="2024-09-10T09:59:00Z"/>
                <w:rFonts w:eastAsiaTheme="minorEastAsia"/>
                <w:lang w:eastAsia="zh-CN"/>
              </w:rPr>
            </w:pPr>
            <w:ins w:id="498" w:author="CATT" w:date="2024-09-10T09:59:00Z">
              <w:r w:rsidRPr="006A2910">
                <w:rPr>
                  <w:rFonts w:eastAsiaTheme="minorEastAsia" w:hint="eastAsia"/>
                  <w:lang w:eastAsia="zh-CN"/>
                </w:rPr>
                <w:t>15</w:t>
              </w:r>
            </w:ins>
          </w:p>
        </w:tc>
        <w:tc>
          <w:tcPr>
            <w:tcW w:w="1179" w:type="dxa"/>
            <w:vAlign w:val="center"/>
          </w:tcPr>
          <w:p w14:paraId="6C2B4A87" w14:textId="08762E87" w:rsidR="00B17492" w:rsidRPr="000E297A" w:rsidRDefault="00086462" w:rsidP="007426F1">
            <w:pPr>
              <w:pStyle w:val="TH"/>
              <w:spacing w:before="0" w:after="0"/>
              <w:rPr>
                <w:ins w:id="499" w:author="CATT" w:date="2024-09-10T09:59:00Z"/>
                <w:rFonts w:eastAsia="宋体"/>
                <w:b w:val="0"/>
                <w:lang w:eastAsia="zh-CN"/>
              </w:rPr>
            </w:pPr>
            <w:ins w:id="500" w:author="CATT" w:date="2024-09-10T10:02:00Z">
              <w:r>
                <w:rPr>
                  <w:rFonts w:eastAsia="宋体" w:hint="eastAsia"/>
                  <w:b w:val="0"/>
                  <w:lang w:eastAsia="zh-CN"/>
                </w:rPr>
                <w:t>4</w:t>
              </w:r>
            </w:ins>
          </w:p>
        </w:tc>
        <w:tc>
          <w:tcPr>
            <w:tcW w:w="1179" w:type="dxa"/>
            <w:vAlign w:val="center"/>
          </w:tcPr>
          <w:p w14:paraId="53D70D23" w14:textId="7B0304DF" w:rsidR="00B17492" w:rsidRPr="002F5C99" w:rsidRDefault="00086462" w:rsidP="007426F1">
            <w:pPr>
              <w:pStyle w:val="TH"/>
              <w:spacing w:before="0" w:after="0"/>
              <w:rPr>
                <w:ins w:id="501" w:author="CATT" w:date="2024-09-10T09:59:00Z"/>
                <w:rFonts w:eastAsia="宋体"/>
                <w:b w:val="0"/>
                <w:lang w:eastAsia="zh-CN"/>
              </w:rPr>
            </w:pPr>
            <w:ins w:id="502" w:author="CATT" w:date="2024-09-10T10:02:00Z">
              <w:r>
                <w:rPr>
                  <w:rFonts w:eastAsia="宋体" w:hint="eastAsia"/>
                  <w:b w:val="0"/>
                  <w:lang w:eastAsia="zh-CN"/>
                </w:rPr>
                <w:t>2</w:t>
              </w:r>
            </w:ins>
          </w:p>
        </w:tc>
        <w:tc>
          <w:tcPr>
            <w:tcW w:w="1180" w:type="dxa"/>
            <w:vAlign w:val="center"/>
          </w:tcPr>
          <w:p w14:paraId="7C1FC75C" w14:textId="0656332A" w:rsidR="00B17492" w:rsidRPr="002F5C99" w:rsidRDefault="00086462" w:rsidP="007426F1">
            <w:pPr>
              <w:pStyle w:val="TH"/>
              <w:spacing w:before="0" w:after="0"/>
              <w:rPr>
                <w:ins w:id="503" w:author="CATT" w:date="2024-09-10T09:59:00Z"/>
                <w:rFonts w:eastAsia="宋体"/>
                <w:b w:val="0"/>
                <w:lang w:eastAsia="zh-CN"/>
              </w:rPr>
            </w:pPr>
            <w:ins w:id="504" w:author="CATT" w:date="2024-09-10T10:03:00Z">
              <w:r>
                <w:rPr>
                  <w:rFonts w:eastAsia="宋体" w:hint="eastAsia"/>
                  <w:b w:val="0"/>
                  <w:lang w:eastAsia="zh-CN"/>
                </w:rPr>
                <w:t>1</w:t>
              </w:r>
            </w:ins>
          </w:p>
        </w:tc>
        <w:tc>
          <w:tcPr>
            <w:tcW w:w="1179" w:type="dxa"/>
            <w:vAlign w:val="center"/>
          </w:tcPr>
          <w:p w14:paraId="6A3017D8" w14:textId="33F57AF2" w:rsidR="00B17492" w:rsidRPr="002F5C99" w:rsidRDefault="00086462" w:rsidP="007426F1">
            <w:pPr>
              <w:pStyle w:val="TH"/>
              <w:spacing w:before="0" w:after="0"/>
              <w:rPr>
                <w:ins w:id="505" w:author="CATT" w:date="2024-09-10T09:59:00Z"/>
                <w:rFonts w:eastAsia="宋体"/>
                <w:b w:val="0"/>
                <w:lang w:eastAsia="zh-CN"/>
              </w:rPr>
            </w:pPr>
            <w:ins w:id="506" w:author="CATT" w:date="2024-09-10T10:03:00Z">
              <w:r>
                <w:rPr>
                  <w:rFonts w:eastAsia="宋体" w:hint="eastAsia"/>
                  <w:b w:val="0"/>
                  <w:lang w:eastAsia="zh-CN"/>
                </w:rPr>
                <w:t>1</w:t>
              </w:r>
            </w:ins>
          </w:p>
        </w:tc>
        <w:tc>
          <w:tcPr>
            <w:tcW w:w="1179" w:type="dxa"/>
            <w:vAlign w:val="center"/>
          </w:tcPr>
          <w:p w14:paraId="520FAA3C" w14:textId="4D710297" w:rsidR="00B17492" w:rsidRPr="002F5C99" w:rsidRDefault="00086462" w:rsidP="007426F1">
            <w:pPr>
              <w:pStyle w:val="TH"/>
              <w:spacing w:before="0" w:after="0"/>
              <w:rPr>
                <w:ins w:id="507" w:author="CATT" w:date="2024-09-10T09:59:00Z"/>
                <w:rFonts w:eastAsia="宋体"/>
                <w:b w:val="0"/>
                <w:lang w:eastAsia="zh-CN"/>
              </w:rPr>
            </w:pPr>
            <w:ins w:id="508" w:author="CATT" w:date="2024-09-10T10:03:00Z">
              <w:r>
                <w:rPr>
                  <w:rFonts w:eastAsia="宋体" w:hint="eastAsia"/>
                  <w:b w:val="0"/>
                  <w:lang w:eastAsia="zh-CN"/>
                </w:rPr>
                <w:t>1</w:t>
              </w:r>
            </w:ins>
          </w:p>
        </w:tc>
        <w:tc>
          <w:tcPr>
            <w:tcW w:w="1180" w:type="dxa"/>
            <w:vAlign w:val="center"/>
          </w:tcPr>
          <w:p w14:paraId="3E02A7CC" w14:textId="2168C3A1" w:rsidR="00B17492" w:rsidRPr="002F5C99" w:rsidRDefault="00086462" w:rsidP="007426F1">
            <w:pPr>
              <w:pStyle w:val="TH"/>
              <w:spacing w:before="0" w:after="0"/>
              <w:rPr>
                <w:ins w:id="509" w:author="CATT" w:date="2024-09-10T09:59:00Z"/>
                <w:rFonts w:eastAsia="宋体"/>
                <w:b w:val="0"/>
                <w:lang w:eastAsia="zh-CN"/>
              </w:rPr>
            </w:pPr>
            <w:ins w:id="510" w:author="CATT" w:date="2024-09-10T10:03:00Z">
              <w:r>
                <w:rPr>
                  <w:rFonts w:eastAsia="宋体" w:hint="eastAsia"/>
                  <w:b w:val="0"/>
                  <w:lang w:eastAsia="zh-CN"/>
                </w:rPr>
                <w:t>1</w:t>
              </w:r>
            </w:ins>
          </w:p>
        </w:tc>
      </w:tr>
      <w:tr w:rsidR="00086462" w14:paraId="0AB8B116" w14:textId="77777777" w:rsidTr="007426F1">
        <w:trPr>
          <w:ins w:id="511" w:author="CATT" w:date="2024-09-10T09:59:00Z"/>
        </w:trPr>
        <w:tc>
          <w:tcPr>
            <w:tcW w:w="1206" w:type="dxa"/>
            <w:vAlign w:val="center"/>
          </w:tcPr>
          <w:p w14:paraId="2AE5B231" w14:textId="77777777" w:rsidR="00086462" w:rsidRPr="006A2910" w:rsidRDefault="00086462" w:rsidP="007426F1">
            <w:pPr>
              <w:pStyle w:val="TH"/>
              <w:spacing w:before="0" w:after="0"/>
              <w:rPr>
                <w:ins w:id="512" w:author="CATT" w:date="2024-09-10T09:59:00Z"/>
                <w:rFonts w:eastAsiaTheme="minorEastAsia"/>
                <w:lang w:eastAsia="zh-CN"/>
              </w:rPr>
            </w:pPr>
            <w:ins w:id="513" w:author="CATT" w:date="2024-09-10T09:59:00Z">
              <w:r w:rsidRPr="006A2910">
                <w:rPr>
                  <w:rFonts w:eastAsiaTheme="minorEastAsia" w:hint="eastAsia"/>
                  <w:lang w:eastAsia="zh-CN"/>
                </w:rPr>
                <w:t>30</w:t>
              </w:r>
            </w:ins>
          </w:p>
        </w:tc>
        <w:tc>
          <w:tcPr>
            <w:tcW w:w="1179" w:type="dxa"/>
            <w:vAlign w:val="center"/>
          </w:tcPr>
          <w:p w14:paraId="48F1CA1B" w14:textId="38E3B8E6" w:rsidR="00086462" w:rsidRPr="002F5C99" w:rsidRDefault="00086462" w:rsidP="007426F1">
            <w:pPr>
              <w:pStyle w:val="TH"/>
              <w:spacing w:before="0" w:after="0"/>
              <w:rPr>
                <w:ins w:id="514" w:author="CATT" w:date="2024-09-10T09:59:00Z"/>
                <w:rFonts w:eastAsia="宋体"/>
                <w:b w:val="0"/>
                <w:lang w:eastAsia="zh-CN"/>
              </w:rPr>
            </w:pPr>
            <w:ins w:id="515" w:author="CATT" w:date="2024-09-10T10:02:00Z">
              <w:r>
                <w:rPr>
                  <w:rFonts w:eastAsia="宋体" w:hint="eastAsia"/>
                  <w:b w:val="0"/>
                  <w:lang w:eastAsia="zh-CN"/>
                </w:rPr>
                <w:t>8</w:t>
              </w:r>
            </w:ins>
          </w:p>
        </w:tc>
        <w:tc>
          <w:tcPr>
            <w:tcW w:w="1179" w:type="dxa"/>
            <w:vAlign w:val="center"/>
          </w:tcPr>
          <w:p w14:paraId="7EE35282" w14:textId="7E2A463C" w:rsidR="00086462" w:rsidRPr="000E297A" w:rsidRDefault="00086462" w:rsidP="007426F1">
            <w:pPr>
              <w:pStyle w:val="TH"/>
              <w:spacing w:before="0" w:after="0"/>
              <w:rPr>
                <w:ins w:id="516" w:author="CATT" w:date="2024-09-10T09:59:00Z"/>
                <w:rFonts w:eastAsia="宋体"/>
                <w:b w:val="0"/>
                <w:lang w:eastAsia="zh-CN"/>
              </w:rPr>
            </w:pPr>
            <w:ins w:id="517" w:author="CATT" w:date="2024-09-10T10:02:00Z">
              <w:r>
                <w:rPr>
                  <w:rFonts w:eastAsia="宋体" w:hint="eastAsia"/>
                  <w:b w:val="0"/>
                  <w:lang w:eastAsia="zh-CN"/>
                </w:rPr>
                <w:t>4</w:t>
              </w:r>
            </w:ins>
          </w:p>
        </w:tc>
        <w:tc>
          <w:tcPr>
            <w:tcW w:w="1180" w:type="dxa"/>
            <w:vAlign w:val="center"/>
          </w:tcPr>
          <w:p w14:paraId="71E14A39" w14:textId="1AAE165E" w:rsidR="00086462" w:rsidRPr="002F5C99" w:rsidRDefault="00086462" w:rsidP="007426F1">
            <w:pPr>
              <w:pStyle w:val="TH"/>
              <w:spacing w:before="0" w:after="0"/>
              <w:rPr>
                <w:ins w:id="518" w:author="CATT" w:date="2024-09-10T09:59:00Z"/>
                <w:rFonts w:eastAsia="宋体"/>
                <w:b w:val="0"/>
                <w:lang w:eastAsia="zh-CN"/>
              </w:rPr>
            </w:pPr>
            <w:ins w:id="519" w:author="CATT" w:date="2024-09-10T10:03:00Z">
              <w:r>
                <w:rPr>
                  <w:rFonts w:eastAsia="宋体" w:hint="eastAsia"/>
                  <w:b w:val="0"/>
                  <w:lang w:eastAsia="zh-CN"/>
                </w:rPr>
                <w:t>2</w:t>
              </w:r>
            </w:ins>
          </w:p>
        </w:tc>
        <w:tc>
          <w:tcPr>
            <w:tcW w:w="1179" w:type="dxa"/>
            <w:vAlign w:val="center"/>
          </w:tcPr>
          <w:p w14:paraId="6AE9566E" w14:textId="6B7A6197" w:rsidR="00086462" w:rsidRPr="002F5C99" w:rsidRDefault="00086462" w:rsidP="007426F1">
            <w:pPr>
              <w:pStyle w:val="TH"/>
              <w:spacing w:before="0" w:after="0"/>
              <w:rPr>
                <w:ins w:id="520" w:author="CATT" w:date="2024-09-10T09:59:00Z"/>
                <w:rFonts w:eastAsia="宋体"/>
                <w:b w:val="0"/>
                <w:lang w:eastAsia="zh-CN"/>
              </w:rPr>
            </w:pPr>
            <w:ins w:id="521" w:author="CATT" w:date="2024-09-10T10:03:00Z">
              <w:r>
                <w:rPr>
                  <w:rFonts w:eastAsia="宋体" w:hint="eastAsia"/>
                  <w:b w:val="0"/>
                  <w:lang w:eastAsia="zh-CN"/>
                </w:rPr>
                <w:t>1</w:t>
              </w:r>
            </w:ins>
          </w:p>
        </w:tc>
        <w:tc>
          <w:tcPr>
            <w:tcW w:w="1179" w:type="dxa"/>
            <w:vAlign w:val="center"/>
          </w:tcPr>
          <w:p w14:paraId="14A59F31" w14:textId="037D48DB" w:rsidR="00086462" w:rsidRPr="002F5C99" w:rsidRDefault="00086462" w:rsidP="007426F1">
            <w:pPr>
              <w:pStyle w:val="TH"/>
              <w:spacing w:before="0" w:after="0"/>
              <w:rPr>
                <w:ins w:id="522" w:author="CATT" w:date="2024-09-10T09:59:00Z"/>
                <w:rFonts w:eastAsia="宋体"/>
                <w:b w:val="0"/>
                <w:lang w:eastAsia="zh-CN"/>
              </w:rPr>
            </w:pPr>
            <w:ins w:id="523" w:author="CATT" w:date="2024-09-10T10:03:00Z">
              <w:r>
                <w:rPr>
                  <w:rFonts w:eastAsia="宋体" w:hint="eastAsia"/>
                  <w:b w:val="0"/>
                  <w:lang w:eastAsia="zh-CN"/>
                </w:rPr>
                <w:t>1</w:t>
              </w:r>
            </w:ins>
          </w:p>
        </w:tc>
        <w:tc>
          <w:tcPr>
            <w:tcW w:w="1180" w:type="dxa"/>
            <w:vAlign w:val="center"/>
          </w:tcPr>
          <w:p w14:paraId="30D8DD90" w14:textId="4B25B740" w:rsidR="00086462" w:rsidRPr="002F5C99" w:rsidRDefault="00086462" w:rsidP="007426F1">
            <w:pPr>
              <w:pStyle w:val="TH"/>
              <w:spacing w:before="0" w:after="0"/>
              <w:rPr>
                <w:ins w:id="524" w:author="CATT" w:date="2024-09-10T09:59:00Z"/>
                <w:rFonts w:eastAsia="宋体"/>
                <w:b w:val="0"/>
                <w:lang w:eastAsia="zh-CN"/>
              </w:rPr>
            </w:pPr>
            <w:ins w:id="525" w:author="CATT" w:date="2024-09-10T10:03:00Z">
              <w:r>
                <w:rPr>
                  <w:rFonts w:eastAsia="宋体" w:hint="eastAsia"/>
                  <w:b w:val="0"/>
                  <w:lang w:eastAsia="zh-CN"/>
                </w:rPr>
                <w:t>1</w:t>
              </w:r>
            </w:ins>
          </w:p>
        </w:tc>
      </w:tr>
      <w:tr w:rsidR="00086462" w14:paraId="36E92654" w14:textId="77777777" w:rsidTr="007426F1">
        <w:trPr>
          <w:ins w:id="526" w:author="CATT" w:date="2024-09-10T09:59:00Z"/>
        </w:trPr>
        <w:tc>
          <w:tcPr>
            <w:tcW w:w="1206" w:type="dxa"/>
            <w:vAlign w:val="center"/>
          </w:tcPr>
          <w:p w14:paraId="6A6E4F50" w14:textId="77777777" w:rsidR="00086462" w:rsidRPr="006A2910" w:rsidRDefault="00086462" w:rsidP="007426F1">
            <w:pPr>
              <w:pStyle w:val="TH"/>
              <w:spacing w:before="0" w:after="0"/>
              <w:rPr>
                <w:ins w:id="527" w:author="CATT" w:date="2024-09-10T09:59:00Z"/>
                <w:rFonts w:eastAsiaTheme="minorEastAsia"/>
                <w:lang w:eastAsia="zh-CN"/>
              </w:rPr>
            </w:pPr>
            <w:ins w:id="528" w:author="CATT" w:date="2024-09-10T09:59:00Z">
              <w:r w:rsidRPr="006A2910">
                <w:rPr>
                  <w:rFonts w:eastAsiaTheme="minorEastAsia" w:hint="eastAsia"/>
                  <w:lang w:eastAsia="zh-CN"/>
                </w:rPr>
                <w:t>60</w:t>
              </w:r>
            </w:ins>
          </w:p>
        </w:tc>
        <w:tc>
          <w:tcPr>
            <w:tcW w:w="1179" w:type="dxa"/>
            <w:vAlign w:val="center"/>
          </w:tcPr>
          <w:p w14:paraId="24E5A45A" w14:textId="14126C90" w:rsidR="00086462" w:rsidRPr="002F5C99" w:rsidRDefault="00086462" w:rsidP="007426F1">
            <w:pPr>
              <w:pStyle w:val="TH"/>
              <w:spacing w:before="0" w:after="0"/>
              <w:rPr>
                <w:ins w:id="529" w:author="CATT" w:date="2024-09-10T09:59:00Z"/>
                <w:rFonts w:eastAsia="宋体"/>
                <w:b w:val="0"/>
                <w:lang w:eastAsia="zh-CN"/>
              </w:rPr>
            </w:pPr>
            <w:ins w:id="530" w:author="CATT" w:date="2024-09-10T10:02:00Z">
              <w:r>
                <w:rPr>
                  <w:rFonts w:eastAsia="宋体" w:hint="eastAsia"/>
                  <w:b w:val="0"/>
                  <w:lang w:eastAsia="zh-CN"/>
                </w:rPr>
                <w:t>16</w:t>
              </w:r>
            </w:ins>
          </w:p>
        </w:tc>
        <w:tc>
          <w:tcPr>
            <w:tcW w:w="1179" w:type="dxa"/>
            <w:vAlign w:val="center"/>
          </w:tcPr>
          <w:p w14:paraId="18DEE6F1" w14:textId="36D573B8" w:rsidR="00086462" w:rsidRPr="002F5C99" w:rsidRDefault="00086462" w:rsidP="007426F1">
            <w:pPr>
              <w:pStyle w:val="TH"/>
              <w:spacing w:before="0" w:after="0"/>
              <w:rPr>
                <w:ins w:id="531" w:author="CATT" w:date="2024-09-10T09:59:00Z"/>
                <w:rFonts w:eastAsia="宋体"/>
                <w:b w:val="0"/>
                <w:lang w:eastAsia="zh-CN"/>
              </w:rPr>
            </w:pPr>
            <w:ins w:id="532" w:author="CATT" w:date="2024-09-10T10:02:00Z">
              <w:r>
                <w:rPr>
                  <w:rFonts w:eastAsia="宋体" w:hint="eastAsia"/>
                  <w:b w:val="0"/>
                  <w:lang w:eastAsia="zh-CN"/>
                </w:rPr>
                <w:t>8</w:t>
              </w:r>
            </w:ins>
          </w:p>
        </w:tc>
        <w:tc>
          <w:tcPr>
            <w:tcW w:w="1180" w:type="dxa"/>
            <w:vAlign w:val="center"/>
          </w:tcPr>
          <w:p w14:paraId="3A4E61A6" w14:textId="239CD497" w:rsidR="00086462" w:rsidRPr="000E297A" w:rsidRDefault="00086462" w:rsidP="007426F1">
            <w:pPr>
              <w:pStyle w:val="TH"/>
              <w:spacing w:before="0" w:after="0"/>
              <w:rPr>
                <w:ins w:id="533" w:author="CATT" w:date="2024-09-10T09:59:00Z"/>
                <w:rFonts w:eastAsia="宋体"/>
                <w:b w:val="0"/>
                <w:lang w:eastAsia="zh-CN"/>
              </w:rPr>
            </w:pPr>
            <w:ins w:id="534" w:author="CATT" w:date="2024-09-10T10:03:00Z">
              <w:r>
                <w:rPr>
                  <w:rFonts w:eastAsia="宋体" w:hint="eastAsia"/>
                  <w:b w:val="0"/>
                  <w:lang w:eastAsia="zh-CN"/>
                </w:rPr>
                <w:t>4</w:t>
              </w:r>
            </w:ins>
          </w:p>
        </w:tc>
        <w:tc>
          <w:tcPr>
            <w:tcW w:w="1179" w:type="dxa"/>
            <w:vAlign w:val="center"/>
          </w:tcPr>
          <w:p w14:paraId="6C04FCB0" w14:textId="50FEC93A" w:rsidR="00086462" w:rsidRPr="002F5C99" w:rsidRDefault="00086462" w:rsidP="007426F1">
            <w:pPr>
              <w:pStyle w:val="TH"/>
              <w:spacing w:before="0" w:after="0"/>
              <w:rPr>
                <w:ins w:id="535" w:author="CATT" w:date="2024-09-10T09:59:00Z"/>
                <w:rFonts w:eastAsia="宋体"/>
                <w:b w:val="0"/>
                <w:lang w:eastAsia="zh-CN"/>
              </w:rPr>
            </w:pPr>
            <w:ins w:id="536" w:author="CATT" w:date="2024-09-10T10:03:00Z">
              <w:r>
                <w:rPr>
                  <w:rFonts w:eastAsia="宋体" w:hint="eastAsia"/>
                  <w:b w:val="0"/>
                  <w:lang w:eastAsia="zh-CN"/>
                </w:rPr>
                <w:t>2</w:t>
              </w:r>
            </w:ins>
          </w:p>
        </w:tc>
        <w:tc>
          <w:tcPr>
            <w:tcW w:w="1179" w:type="dxa"/>
            <w:vAlign w:val="center"/>
          </w:tcPr>
          <w:p w14:paraId="165ECE8C" w14:textId="78609F8B" w:rsidR="00086462" w:rsidRPr="002F5C99" w:rsidRDefault="00086462" w:rsidP="007426F1">
            <w:pPr>
              <w:pStyle w:val="TH"/>
              <w:spacing w:before="0" w:after="0"/>
              <w:rPr>
                <w:ins w:id="537" w:author="CATT" w:date="2024-09-10T09:59:00Z"/>
                <w:rFonts w:eastAsia="宋体"/>
                <w:b w:val="0"/>
                <w:lang w:eastAsia="zh-CN"/>
              </w:rPr>
            </w:pPr>
            <w:ins w:id="538" w:author="CATT" w:date="2024-09-10T10:03:00Z">
              <w:r>
                <w:rPr>
                  <w:rFonts w:eastAsia="宋体" w:hint="eastAsia"/>
                  <w:b w:val="0"/>
                  <w:lang w:eastAsia="zh-CN"/>
                </w:rPr>
                <w:t>1</w:t>
              </w:r>
            </w:ins>
          </w:p>
        </w:tc>
        <w:tc>
          <w:tcPr>
            <w:tcW w:w="1180" w:type="dxa"/>
            <w:vAlign w:val="center"/>
          </w:tcPr>
          <w:p w14:paraId="4E2685D5" w14:textId="00F40232" w:rsidR="00086462" w:rsidRPr="002F5C99" w:rsidRDefault="00086462" w:rsidP="007426F1">
            <w:pPr>
              <w:pStyle w:val="TH"/>
              <w:spacing w:before="0" w:after="0"/>
              <w:rPr>
                <w:ins w:id="539" w:author="CATT" w:date="2024-09-10T09:59:00Z"/>
                <w:rFonts w:eastAsia="宋体"/>
                <w:b w:val="0"/>
                <w:lang w:eastAsia="zh-CN"/>
              </w:rPr>
            </w:pPr>
            <w:ins w:id="540" w:author="CATT" w:date="2024-09-10T10:03:00Z">
              <w:r>
                <w:rPr>
                  <w:rFonts w:eastAsia="宋体" w:hint="eastAsia"/>
                  <w:b w:val="0"/>
                  <w:lang w:eastAsia="zh-CN"/>
                </w:rPr>
                <w:t>1</w:t>
              </w:r>
            </w:ins>
          </w:p>
        </w:tc>
      </w:tr>
      <w:tr w:rsidR="00086462" w14:paraId="07274604" w14:textId="77777777" w:rsidTr="007426F1">
        <w:trPr>
          <w:ins w:id="541" w:author="CATT" w:date="2024-09-10T09:59:00Z"/>
        </w:trPr>
        <w:tc>
          <w:tcPr>
            <w:tcW w:w="1206" w:type="dxa"/>
            <w:vAlign w:val="center"/>
          </w:tcPr>
          <w:p w14:paraId="29703836" w14:textId="77777777" w:rsidR="00086462" w:rsidRPr="006A2910" w:rsidRDefault="00086462" w:rsidP="007426F1">
            <w:pPr>
              <w:pStyle w:val="TH"/>
              <w:spacing w:before="0" w:after="0"/>
              <w:rPr>
                <w:ins w:id="542" w:author="CATT" w:date="2024-09-10T09:59:00Z"/>
                <w:rFonts w:eastAsiaTheme="minorEastAsia"/>
                <w:lang w:eastAsia="zh-CN"/>
              </w:rPr>
            </w:pPr>
            <w:ins w:id="543" w:author="CATT" w:date="2024-09-10T09:59:00Z">
              <w:r w:rsidRPr="006A2910">
                <w:rPr>
                  <w:rFonts w:eastAsiaTheme="minorEastAsia" w:hint="eastAsia"/>
                  <w:lang w:eastAsia="zh-CN"/>
                </w:rPr>
                <w:t>120</w:t>
              </w:r>
            </w:ins>
          </w:p>
        </w:tc>
        <w:tc>
          <w:tcPr>
            <w:tcW w:w="1179" w:type="dxa"/>
            <w:vAlign w:val="center"/>
          </w:tcPr>
          <w:p w14:paraId="51294556" w14:textId="7F63F6A5" w:rsidR="00086462" w:rsidRPr="002F5C99" w:rsidRDefault="00086462" w:rsidP="007426F1">
            <w:pPr>
              <w:pStyle w:val="TH"/>
              <w:spacing w:before="0" w:after="0"/>
              <w:rPr>
                <w:ins w:id="544" w:author="CATT" w:date="2024-09-10T09:59:00Z"/>
                <w:rFonts w:eastAsia="宋体"/>
                <w:b w:val="0"/>
                <w:lang w:eastAsia="zh-CN"/>
              </w:rPr>
            </w:pPr>
            <w:ins w:id="545" w:author="CATT" w:date="2024-09-10T10:02:00Z">
              <w:r>
                <w:rPr>
                  <w:rFonts w:eastAsia="宋体" w:hint="eastAsia"/>
                  <w:b w:val="0"/>
                  <w:lang w:eastAsia="zh-CN"/>
                </w:rPr>
                <w:t>32</w:t>
              </w:r>
            </w:ins>
          </w:p>
        </w:tc>
        <w:tc>
          <w:tcPr>
            <w:tcW w:w="1179" w:type="dxa"/>
            <w:vAlign w:val="center"/>
          </w:tcPr>
          <w:p w14:paraId="3755C64A" w14:textId="35C5205A" w:rsidR="00086462" w:rsidRPr="002F5C99" w:rsidRDefault="00086462" w:rsidP="007426F1">
            <w:pPr>
              <w:pStyle w:val="TH"/>
              <w:spacing w:before="0" w:after="0"/>
              <w:rPr>
                <w:ins w:id="546" w:author="CATT" w:date="2024-09-10T09:59:00Z"/>
                <w:rFonts w:eastAsia="宋体"/>
                <w:b w:val="0"/>
                <w:lang w:eastAsia="zh-CN"/>
              </w:rPr>
            </w:pPr>
            <w:ins w:id="547" w:author="CATT" w:date="2024-09-10T10:02:00Z">
              <w:r>
                <w:rPr>
                  <w:rFonts w:eastAsia="宋体" w:hint="eastAsia"/>
                  <w:b w:val="0"/>
                  <w:lang w:eastAsia="zh-CN"/>
                </w:rPr>
                <w:t>16</w:t>
              </w:r>
            </w:ins>
          </w:p>
        </w:tc>
        <w:tc>
          <w:tcPr>
            <w:tcW w:w="1180" w:type="dxa"/>
            <w:vAlign w:val="center"/>
          </w:tcPr>
          <w:p w14:paraId="70A4DABF" w14:textId="5294606C" w:rsidR="00086462" w:rsidRPr="002F5C99" w:rsidRDefault="00086462" w:rsidP="007426F1">
            <w:pPr>
              <w:pStyle w:val="TH"/>
              <w:spacing w:before="0" w:after="0"/>
              <w:rPr>
                <w:ins w:id="548" w:author="CATT" w:date="2024-09-10T09:59:00Z"/>
                <w:rFonts w:eastAsia="宋体"/>
                <w:b w:val="0"/>
                <w:lang w:eastAsia="zh-CN"/>
              </w:rPr>
            </w:pPr>
            <w:ins w:id="549" w:author="CATT" w:date="2024-09-10T10:03:00Z">
              <w:r>
                <w:rPr>
                  <w:rFonts w:eastAsia="宋体" w:hint="eastAsia"/>
                  <w:b w:val="0"/>
                  <w:lang w:eastAsia="zh-CN"/>
                </w:rPr>
                <w:t>8</w:t>
              </w:r>
            </w:ins>
          </w:p>
        </w:tc>
        <w:tc>
          <w:tcPr>
            <w:tcW w:w="1179" w:type="dxa"/>
            <w:vAlign w:val="center"/>
          </w:tcPr>
          <w:p w14:paraId="7F68D7BB" w14:textId="1ACB7FAE" w:rsidR="00086462" w:rsidRPr="002F5C99" w:rsidRDefault="00086462" w:rsidP="007426F1">
            <w:pPr>
              <w:pStyle w:val="TH"/>
              <w:spacing w:before="0" w:after="0"/>
              <w:rPr>
                <w:ins w:id="550" w:author="CATT" w:date="2024-09-10T09:59:00Z"/>
                <w:rFonts w:eastAsia="宋体"/>
                <w:b w:val="0"/>
                <w:lang w:eastAsia="zh-CN"/>
              </w:rPr>
            </w:pPr>
            <w:ins w:id="551" w:author="CATT" w:date="2024-09-10T10:03:00Z">
              <w:r>
                <w:rPr>
                  <w:rFonts w:eastAsia="宋体" w:hint="eastAsia"/>
                  <w:b w:val="0"/>
                  <w:lang w:eastAsia="zh-CN"/>
                </w:rPr>
                <w:t>4</w:t>
              </w:r>
            </w:ins>
          </w:p>
        </w:tc>
        <w:tc>
          <w:tcPr>
            <w:tcW w:w="1179" w:type="dxa"/>
            <w:vAlign w:val="center"/>
          </w:tcPr>
          <w:p w14:paraId="742914FF" w14:textId="2DD59B39" w:rsidR="00086462" w:rsidRPr="002F5C99" w:rsidRDefault="00086462" w:rsidP="007426F1">
            <w:pPr>
              <w:pStyle w:val="TH"/>
              <w:spacing w:before="0" w:after="0"/>
              <w:rPr>
                <w:ins w:id="552" w:author="CATT" w:date="2024-09-10T09:59:00Z"/>
                <w:rFonts w:eastAsia="宋体"/>
                <w:b w:val="0"/>
                <w:lang w:eastAsia="zh-CN"/>
              </w:rPr>
            </w:pPr>
            <w:ins w:id="553" w:author="CATT" w:date="2024-09-10T10:03:00Z">
              <w:r>
                <w:rPr>
                  <w:rFonts w:eastAsia="宋体" w:hint="eastAsia"/>
                  <w:b w:val="0"/>
                  <w:lang w:eastAsia="zh-CN"/>
                </w:rPr>
                <w:t>1</w:t>
              </w:r>
            </w:ins>
          </w:p>
        </w:tc>
        <w:tc>
          <w:tcPr>
            <w:tcW w:w="1180" w:type="dxa"/>
            <w:vAlign w:val="center"/>
          </w:tcPr>
          <w:p w14:paraId="67176269" w14:textId="2C04F9E1" w:rsidR="00086462" w:rsidRPr="002F5C99" w:rsidRDefault="00086462" w:rsidP="007426F1">
            <w:pPr>
              <w:pStyle w:val="TH"/>
              <w:spacing w:before="0" w:after="0"/>
              <w:rPr>
                <w:ins w:id="554" w:author="CATT" w:date="2024-09-10T09:59:00Z"/>
                <w:rFonts w:eastAsia="宋体"/>
                <w:b w:val="0"/>
                <w:lang w:eastAsia="zh-CN"/>
              </w:rPr>
            </w:pPr>
            <w:ins w:id="555" w:author="CATT" w:date="2024-09-10T10:03:00Z">
              <w:r>
                <w:rPr>
                  <w:rFonts w:eastAsia="宋体" w:hint="eastAsia"/>
                  <w:b w:val="0"/>
                  <w:lang w:eastAsia="zh-CN"/>
                </w:rPr>
                <w:t>1</w:t>
              </w:r>
            </w:ins>
          </w:p>
        </w:tc>
      </w:tr>
      <w:tr w:rsidR="00086462" w14:paraId="2B78917A" w14:textId="77777777" w:rsidTr="007426F1">
        <w:trPr>
          <w:ins w:id="556" w:author="CATT" w:date="2024-09-10T09:59:00Z"/>
        </w:trPr>
        <w:tc>
          <w:tcPr>
            <w:tcW w:w="1206" w:type="dxa"/>
            <w:vAlign w:val="center"/>
          </w:tcPr>
          <w:p w14:paraId="08B5C233" w14:textId="77777777" w:rsidR="00086462" w:rsidRPr="006A2910" w:rsidRDefault="00086462" w:rsidP="007426F1">
            <w:pPr>
              <w:pStyle w:val="TH"/>
              <w:spacing w:before="0" w:after="0"/>
              <w:rPr>
                <w:ins w:id="557" w:author="CATT" w:date="2024-09-10T09:59:00Z"/>
                <w:rFonts w:eastAsiaTheme="minorEastAsia"/>
                <w:lang w:eastAsia="zh-CN"/>
              </w:rPr>
            </w:pPr>
            <w:ins w:id="558" w:author="CATT" w:date="2024-09-10T09:59:00Z">
              <w:r w:rsidRPr="006A2910">
                <w:rPr>
                  <w:rFonts w:eastAsiaTheme="minorEastAsia" w:hint="eastAsia"/>
                  <w:lang w:eastAsia="zh-CN"/>
                </w:rPr>
                <w:t>480</w:t>
              </w:r>
            </w:ins>
          </w:p>
        </w:tc>
        <w:tc>
          <w:tcPr>
            <w:tcW w:w="1179" w:type="dxa"/>
            <w:vAlign w:val="center"/>
          </w:tcPr>
          <w:p w14:paraId="3FE7E197" w14:textId="4AF4E2EE" w:rsidR="00086462" w:rsidRPr="002F5C99" w:rsidRDefault="00086462" w:rsidP="007426F1">
            <w:pPr>
              <w:pStyle w:val="TH"/>
              <w:spacing w:before="0" w:after="0"/>
              <w:rPr>
                <w:ins w:id="559" w:author="CATT" w:date="2024-09-10T09:59:00Z"/>
                <w:rFonts w:eastAsia="宋体"/>
                <w:b w:val="0"/>
                <w:lang w:eastAsia="zh-CN"/>
              </w:rPr>
            </w:pPr>
            <w:ins w:id="560" w:author="CATT" w:date="2024-09-10T10:02:00Z">
              <w:r>
                <w:rPr>
                  <w:rFonts w:eastAsia="宋体" w:hint="eastAsia"/>
                  <w:b w:val="0"/>
                  <w:lang w:eastAsia="zh-CN"/>
                </w:rPr>
                <w:t>128</w:t>
              </w:r>
            </w:ins>
          </w:p>
        </w:tc>
        <w:tc>
          <w:tcPr>
            <w:tcW w:w="1179" w:type="dxa"/>
            <w:vAlign w:val="center"/>
          </w:tcPr>
          <w:p w14:paraId="3DC62723" w14:textId="7C6C9C7B" w:rsidR="00086462" w:rsidRPr="002F5C99" w:rsidRDefault="00086462" w:rsidP="007426F1">
            <w:pPr>
              <w:pStyle w:val="TH"/>
              <w:spacing w:before="0" w:after="0"/>
              <w:rPr>
                <w:ins w:id="561" w:author="CATT" w:date="2024-09-10T09:59:00Z"/>
                <w:rFonts w:eastAsia="宋体"/>
                <w:b w:val="0"/>
                <w:lang w:eastAsia="zh-CN"/>
              </w:rPr>
            </w:pPr>
            <w:ins w:id="562" w:author="CATT" w:date="2024-09-10T10:02:00Z">
              <w:r>
                <w:rPr>
                  <w:rFonts w:eastAsia="宋体" w:hint="eastAsia"/>
                  <w:b w:val="0"/>
                  <w:lang w:eastAsia="zh-CN"/>
                </w:rPr>
                <w:t>64</w:t>
              </w:r>
            </w:ins>
          </w:p>
        </w:tc>
        <w:tc>
          <w:tcPr>
            <w:tcW w:w="1180" w:type="dxa"/>
            <w:vAlign w:val="center"/>
          </w:tcPr>
          <w:p w14:paraId="75D835EA" w14:textId="2143F896" w:rsidR="00086462" w:rsidRPr="002F5C99" w:rsidRDefault="00086462" w:rsidP="007426F1">
            <w:pPr>
              <w:pStyle w:val="TH"/>
              <w:spacing w:before="0" w:after="0"/>
              <w:rPr>
                <w:ins w:id="563" w:author="CATT" w:date="2024-09-10T09:59:00Z"/>
                <w:rFonts w:eastAsia="宋体"/>
                <w:b w:val="0"/>
                <w:lang w:eastAsia="zh-CN"/>
              </w:rPr>
            </w:pPr>
            <w:ins w:id="564" w:author="CATT" w:date="2024-09-10T10:03:00Z">
              <w:r>
                <w:rPr>
                  <w:rFonts w:eastAsia="宋体" w:hint="eastAsia"/>
                  <w:b w:val="0"/>
                  <w:lang w:eastAsia="zh-CN"/>
                </w:rPr>
                <w:t>16</w:t>
              </w:r>
            </w:ins>
          </w:p>
        </w:tc>
        <w:tc>
          <w:tcPr>
            <w:tcW w:w="1179" w:type="dxa"/>
            <w:vAlign w:val="center"/>
          </w:tcPr>
          <w:p w14:paraId="029947CD" w14:textId="25F5C0C2" w:rsidR="00086462" w:rsidRPr="002F5C99" w:rsidRDefault="00086462" w:rsidP="007426F1">
            <w:pPr>
              <w:pStyle w:val="TH"/>
              <w:spacing w:before="0" w:after="0"/>
              <w:rPr>
                <w:ins w:id="565" w:author="CATT" w:date="2024-09-10T09:59:00Z"/>
                <w:rFonts w:eastAsia="宋体"/>
                <w:b w:val="0"/>
                <w:lang w:eastAsia="zh-CN"/>
              </w:rPr>
            </w:pPr>
            <w:ins w:id="566" w:author="CATT" w:date="2024-09-10T10:03:00Z">
              <w:r>
                <w:rPr>
                  <w:rFonts w:eastAsia="宋体" w:hint="eastAsia"/>
                  <w:b w:val="0"/>
                  <w:lang w:eastAsia="zh-CN"/>
                </w:rPr>
                <w:t>16</w:t>
              </w:r>
            </w:ins>
          </w:p>
        </w:tc>
        <w:tc>
          <w:tcPr>
            <w:tcW w:w="1179" w:type="dxa"/>
            <w:vAlign w:val="center"/>
          </w:tcPr>
          <w:p w14:paraId="4D642544" w14:textId="76B0999E" w:rsidR="00086462" w:rsidRPr="002F5C99" w:rsidRDefault="00086462" w:rsidP="007426F1">
            <w:pPr>
              <w:pStyle w:val="TH"/>
              <w:spacing w:before="0" w:after="0"/>
              <w:rPr>
                <w:ins w:id="567" w:author="CATT" w:date="2024-09-10T09:59:00Z"/>
                <w:rFonts w:eastAsia="宋体"/>
                <w:b w:val="0"/>
                <w:lang w:eastAsia="zh-CN"/>
              </w:rPr>
            </w:pPr>
            <w:ins w:id="568" w:author="CATT" w:date="2024-09-10T10:03:00Z">
              <w:r>
                <w:rPr>
                  <w:rFonts w:eastAsia="宋体" w:hint="eastAsia"/>
                  <w:b w:val="0"/>
                  <w:lang w:eastAsia="zh-CN"/>
                </w:rPr>
                <w:t>4</w:t>
              </w:r>
            </w:ins>
          </w:p>
        </w:tc>
        <w:tc>
          <w:tcPr>
            <w:tcW w:w="1180" w:type="dxa"/>
            <w:vAlign w:val="center"/>
          </w:tcPr>
          <w:p w14:paraId="15F6787A" w14:textId="55F2EBAE" w:rsidR="00086462" w:rsidRPr="002F5C99" w:rsidRDefault="00086462" w:rsidP="007426F1">
            <w:pPr>
              <w:pStyle w:val="TH"/>
              <w:spacing w:before="0" w:after="0"/>
              <w:rPr>
                <w:ins w:id="569" w:author="CATT" w:date="2024-09-10T09:59:00Z"/>
                <w:rFonts w:eastAsia="宋体"/>
                <w:b w:val="0"/>
                <w:lang w:eastAsia="zh-CN"/>
              </w:rPr>
            </w:pPr>
            <w:ins w:id="570" w:author="CATT" w:date="2024-09-10T10:03:00Z">
              <w:r>
                <w:rPr>
                  <w:rFonts w:eastAsia="宋体" w:hint="eastAsia"/>
                  <w:b w:val="0"/>
                  <w:lang w:eastAsia="zh-CN"/>
                </w:rPr>
                <w:t>1</w:t>
              </w:r>
            </w:ins>
          </w:p>
        </w:tc>
      </w:tr>
      <w:tr w:rsidR="00086462" w14:paraId="244003FE" w14:textId="77777777" w:rsidTr="007426F1">
        <w:trPr>
          <w:ins w:id="571" w:author="CATT" w:date="2024-09-10T09:59:00Z"/>
        </w:trPr>
        <w:tc>
          <w:tcPr>
            <w:tcW w:w="1206" w:type="dxa"/>
            <w:vAlign w:val="center"/>
          </w:tcPr>
          <w:p w14:paraId="4B71AECA" w14:textId="77777777" w:rsidR="00086462" w:rsidRPr="006A2910" w:rsidRDefault="00086462" w:rsidP="007426F1">
            <w:pPr>
              <w:pStyle w:val="TH"/>
              <w:spacing w:before="0" w:after="0"/>
              <w:rPr>
                <w:ins w:id="572" w:author="CATT" w:date="2024-09-10T09:59:00Z"/>
                <w:rFonts w:eastAsiaTheme="minorEastAsia"/>
                <w:lang w:eastAsia="zh-CN"/>
              </w:rPr>
            </w:pPr>
            <w:ins w:id="573" w:author="CATT" w:date="2024-09-10T09:59:00Z">
              <w:r w:rsidRPr="006A2910">
                <w:rPr>
                  <w:rFonts w:eastAsiaTheme="minorEastAsia" w:hint="eastAsia"/>
                  <w:lang w:eastAsia="zh-CN"/>
                </w:rPr>
                <w:t>960</w:t>
              </w:r>
            </w:ins>
          </w:p>
        </w:tc>
        <w:tc>
          <w:tcPr>
            <w:tcW w:w="1179" w:type="dxa"/>
            <w:vAlign w:val="center"/>
          </w:tcPr>
          <w:p w14:paraId="634B616F" w14:textId="6223305B" w:rsidR="00086462" w:rsidRPr="002F5C99" w:rsidRDefault="00086462" w:rsidP="007426F1">
            <w:pPr>
              <w:pStyle w:val="TH"/>
              <w:spacing w:before="0" w:after="0"/>
              <w:rPr>
                <w:ins w:id="574" w:author="CATT" w:date="2024-09-10T09:59:00Z"/>
                <w:rFonts w:eastAsia="宋体"/>
                <w:b w:val="0"/>
                <w:lang w:eastAsia="zh-CN"/>
              </w:rPr>
            </w:pPr>
            <w:ins w:id="575" w:author="CATT" w:date="2024-09-10T10:02:00Z">
              <w:r>
                <w:rPr>
                  <w:rFonts w:eastAsia="宋体" w:hint="eastAsia"/>
                  <w:b w:val="0"/>
                  <w:lang w:eastAsia="zh-CN"/>
                </w:rPr>
                <w:t>256</w:t>
              </w:r>
            </w:ins>
          </w:p>
        </w:tc>
        <w:tc>
          <w:tcPr>
            <w:tcW w:w="1179" w:type="dxa"/>
            <w:vAlign w:val="center"/>
          </w:tcPr>
          <w:p w14:paraId="5DE5C84C" w14:textId="0FC3E43C" w:rsidR="00086462" w:rsidRPr="002F5C99" w:rsidRDefault="00086462" w:rsidP="007426F1">
            <w:pPr>
              <w:pStyle w:val="TH"/>
              <w:spacing w:before="0" w:after="0"/>
              <w:rPr>
                <w:ins w:id="576" w:author="CATT" w:date="2024-09-10T09:59:00Z"/>
                <w:rFonts w:eastAsia="宋体"/>
                <w:b w:val="0"/>
                <w:lang w:eastAsia="zh-CN"/>
              </w:rPr>
            </w:pPr>
            <w:ins w:id="577" w:author="CATT" w:date="2024-09-10T10:02:00Z">
              <w:r>
                <w:rPr>
                  <w:rFonts w:eastAsia="宋体" w:hint="eastAsia"/>
                  <w:b w:val="0"/>
                  <w:lang w:eastAsia="zh-CN"/>
                </w:rPr>
                <w:t>128</w:t>
              </w:r>
            </w:ins>
          </w:p>
        </w:tc>
        <w:tc>
          <w:tcPr>
            <w:tcW w:w="1180" w:type="dxa"/>
            <w:vAlign w:val="center"/>
          </w:tcPr>
          <w:p w14:paraId="5341F7CE" w14:textId="47A454CE" w:rsidR="00086462" w:rsidRPr="002F5C99" w:rsidRDefault="00086462" w:rsidP="007426F1">
            <w:pPr>
              <w:pStyle w:val="TH"/>
              <w:spacing w:before="0" w:after="0"/>
              <w:rPr>
                <w:ins w:id="578" w:author="CATT" w:date="2024-09-10T09:59:00Z"/>
                <w:rFonts w:eastAsia="宋体"/>
                <w:b w:val="0"/>
                <w:lang w:eastAsia="zh-CN"/>
              </w:rPr>
            </w:pPr>
            <w:ins w:id="579" w:author="CATT" w:date="2024-09-10T10:03:00Z">
              <w:r>
                <w:rPr>
                  <w:rFonts w:eastAsia="宋体" w:hint="eastAsia"/>
                  <w:b w:val="0"/>
                  <w:lang w:eastAsia="zh-CN"/>
                </w:rPr>
                <w:t>64</w:t>
              </w:r>
            </w:ins>
          </w:p>
        </w:tc>
        <w:tc>
          <w:tcPr>
            <w:tcW w:w="1179" w:type="dxa"/>
            <w:vAlign w:val="center"/>
          </w:tcPr>
          <w:p w14:paraId="24CC7EC4" w14:textId="2DB6809E" w:rsidR="00086462" w:rsidRPr="002F5C99" w:rsidRDefault="00086462" w:rsidP="007426F1">
            <w:pPr>
              <w:pStyle w:val="TH"/>
              <w:spacing w:before="0" w:after="0"/>
              <w:rPr>
                <w:ins w:id="580" w:author="CATT" w:date="2024-09-10T09:59:00Z"/>
                <w:rFonts w:eastAsia="宋体"/>
                <w:b w:val="0"/>
                <w:lang w:eastAsia="zh-CN"/>
              </w:rPr>
            </w:pPr>
            <w:ins w:id="581" w:author="CATT" w:date="2024-09-10T10:03:00Z">
              <w:r>
                <w:rPr>
                  <w:rFonts w:eastAsia="宋体" w:hint="eastAsia"/>
                  <w:b w:val="0"/>
                  <w:lang w:eastAsia="zh-CN"/>
                </w:rPr>
                <w:t>32</w:t>
              </w:r>
            </w:ins>
          </w:p>
        </w:tc>
        <w:tc>
          <w:tcPr>
            <w:tcW w:w="1179" w:type="dxa"/>
            <w:vAlign w:val="center"/>
          </w:tcPr>
          <w:p w14:paraId="5427F261" w14:textId="70024046" w:rsidR="00086462" w:rsidRPr="002F5C99" w:rsidRDefault="00086462" w:rsidP="007426F1">
            <w:pPr>
              <w:pStyle w:val="TH"/>
              <w:spacing w:before="0" w:after="0"/>
              <w:rPr>
                <w:ins w:id="582" w:author="CATT" w:date="2024-09-10T09:59:00Z"/>
                <w:rFonts w:eastAsia="宋体"/>
                <w:b w:val="0"/>
                <w:lang w:eastAsia="zh-CN"/>
              </w:rPr>
            </w:pPr>
            <w:ins w:id="583" w:author="CATT" w:date="2024-09-10T10:03:00Z">
              <w:r>
                <w:rPr>
                  <w:rFonts w:eastAsia="宋体" w:hint="eastAsia"/>
                  <w:b w:val="0"/>
                  <w:lang w:eastAsia="zh-CN"/>
                </w:rPr>
                <w:t>8</w:t>
              </w:r>
            </w:ins>
          </w:p>
        </w:tc>
        <w:tc>
          <w:tcPr>
            <w:tcW w:w="1180" w:type="dxa"/>
            <w:vAlign w:val="center"/>
          </w:tcPr>
          <w:p w14:paraId="1B8A5087" w14:textId="6348475D" w:rsidR="00086462" w:rsidRPr="002F5C99" w:rsidRDefault="00086462" w:rsidP="007426F1">
            <w:pPr>
              <w:pStyle w:val="TH"/>
              <w:spacing w:before="0" w:after="0"/>
              <w:rPr>
                <w:ins w:id="584" w:author="CATT" w:date="2024-09-10T09:59:00Z"/>
                <w:rFonts w:eastAsia="宋体"/>
                <w:b w:val="0"/>
                <w:lang w:eastAsia="zh-CN"/>
              </w:rPr>
            </w:pPr>
            <w:ins w:id="585" w:author="CATT" w:date="2024-09-10T10:03:00Z">
              <w:r>
                <w:rPr>
                  <w:rFonts w:eastAsia="宋体" w:hint="eastAsia"/>
                  <w:b w:val="0"/>
                  <w:lang w:eastAsia="zh-CN"/>
                </w:rPr>
                <w:t>4</w:t>
              </w:r>
            </w:ins>
          </w:p>
        </w:tc>
      </w:tr>
    </w:tbl>
    <w:p w14:paraId="119127F7" w14:textId="77777777" w:rsidR="00E72EBD" w:rsidRPr="00061E8D" w:rsidDel="00382CAD" w:rsidRDefault="00E72EBD" w:rsidP="00061E8D">
      <w:pPr>
        <w:spacing w:beforeLines="50" w:before="120"/>
        <w:rPr>
          <w:del w:id="586" w:author="CATT" w:date="2024-09-10T10:33:00Z"/>
          <w:lang w:eastAsia="zh-CN"/>
        </w:rPr>
      </w:pPr>
    </w:p>
    <w:p w14:paraId="4FE905F4" w14:textId="336602B1"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379D72DC" w14:textId="0824426A" w:rsidR="007776F7" w:rsidRDefault="007776F7" w:rsidP="007776F7">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5803A77F" w14:textId="77777777" w:rsidR="00CC0730" w:rsidRPr="00442ADE" w:rsidRDefault="00CC0730" w:rsidP="00CC0730">
      <w:pPr>
        <w:pStyle w:val="40"/>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1F3DAA20" w14:textId="77777777" w:rsidR="00CC0730" w:rsidRPr="00442ADE" w:rsidRDefault="00CC0730" w:rsidP="00CC0730">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w:t>
      </w:r>
      <w:proofErr w:type="spellStart"/>
      <w:r w:rsidRPr="00A977AE">
        <w:rPr>
          <w:i/>
          <w:iCs/>
          <w:snapToGrid w:val="0"/>
        </w:rPr>
        <w:t>JointMeasurementRequested</w:t>
      </w:r>
      <w:r>
        <w:rPr>
          <w:rFonts w:hint="eastAsia"/>
          <w:i/>
          <w:iCs/>
          <w:snapToGrid w:val="0"/>
          <w:lang w:eastAsia="zh-CN"/>
        </w:rPr>
        <w:t>PFL</w:t>
      </w:r>
      <w:proofErr w:type="spellEnd"/>
      <w:r>
        <w:rPr>
          <w:rFonts w:hint="eastAsia"/>
          <w:i/>
          <w:iCs/>
          <w:snapToGrid w:val="0"/>
          <w:lang w:eastAsia="zh-CN"/>
        </w:rPr>
        <w:t>-List</w:t>
      </w:r>
      <w:r>
        <w:rPr>
          <w:snapToGrid w:val="0"/>
        </w:rPr>
        <w:t xml:space="preserve"> in </w:t>
      </w:r>
      <w:r w:rsidRPr="00BF49CC">
        <w:rPr>
          <w:i/>
        </w:rPr>
        <w:t>NR-DL-TDOA-</w:t>
      </w:r>
      <w:proofErr w:type="spellStart"/>
      <w:r w:rsidRPr="00BF49CC">
        <w:rPr>
          <w:i/>
        </w:rPr>
        <w:t>Request</w:t>
      </w:r>
      <w:r w:rsidRPr="00BF49CC">
        <w:rPr>
          <w:i/>
          <w:noProof/>
        </w:rPr>
        <w:t>LocationInformation</w:t>
      </w:r>
      <w:proofErr w:type="spellEnd"/>
      <w:r w:rsidRPr="00442ADE">
        <w:rPr>
          <w:lang w:eastAsia="zh-CN"/>
        </w:rPr>
        <w:t xml:space="preserve">. </w:t>
      </w:r>
    </w:p>
    <w:p w14:paraId="1BB45230" w14:textId="1D7E6BCF" w:rsidR="00CC0730" w:rsidRPr="00442ADE" w:rsidRDefault="00CC0730" w:rsidP="00CC0730">
      <w:pPr>
        <w:rPr>
          <w:rFonts w:eastAsiaTheme="minorEastAsia"/>
        </w:rPr>
      </w:pPr>
      <w:r w:rsidRPr="00442ADE">
        <w:rPr>
          <w:lang w:eastAsia="zh-CN"/>
        </w:rPr>
        <w:t xml:space="preserve">After receiving both </w:t>
      </w:r>
      <w:r w:rsidRPr="00442ADE">
        <w:rPr>
          <w:i/>
        </w:rPr>
        <w:t>NR-</w:t>
      </w:r>
      <w:r>
        <w:rPr>
          <w:rFonts w:hint="eastAsia"/>
          <w:i/>
          <w:lang w:eastAsia="zh-CN"/>
        </w:rPr>
        <w:t>DL-</w:t>
      </w:r>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r>
        <w:rPr>
          <w:rFonts w:hint="eastAsia"/>
          <w:i/>
          <w:lang w:eastAsia="zh-CN"/>
        </w:rPr>
        <w:t>DL-</w:t>
      </w:r>
      <w:r w:rsidRPr="00442ADE">
        <w:rPr>
          <w:i/>
        </w:rPr>
        <w:t>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r w:rsidRPr="00442ADE">
        <w:rPr>
          <w:rFonts w:cs="Arial"/>
        </w:rPr>
        <w:lastRenderedPageBreak/>
        <w:t xml:space="preserve">Clause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ins w:id="587" w:author="CATT" w:date="2024-09-10T10:23:00Z">
                <w:rPr>
                  <w:rFonts w:ascii="Cambria Math" w:eastAsiaTheme="minorEastAsia" w:hAnsi="Cambria Math"/>
                  <w:iCs/>
                </w:rPr>
              </w:ins>
            </m:ctrlPr>
          </m:sSubPr>
          <m:e>
            <w:ins w:id="588" w:author="CATT" w:date="2024-09-10T10:23:00Z">
              <m:r>
                <m:rPr>
                  <m:sty m:val="p"/>
                </m:rPr>
                <w:rPr>
                  <w:rFonts w:ascii="Cambria Math" w:eastAsiaTheme="minorEastAsia" w:hAnsi="Cambria Math"/>
                </w:rPr>
                <m:t>T</m:t>
              </m:r>
            </w:ins>
          </m:e>
          <m:sub>
            <w:ins w:id="589" w:author="CATT" w:date="2024-09-10T10:23:00Z">
              <m:r>
                <m:rPr>
                  <m:sty m:val="p"/>
                </m:rPr>
                <w:rPr>
                  <w:rFonts w:ascii="Cambria Math" w:eastAsiaTheme="minorEastAsia" w:hAnsi="Cambria Math"/>
                </w:rPr>
                <m:t>RSTD,aggr</m:t>
              </m:r>
            </w:ins>
          </m:sub>
        </m:sSub>
        <m:sSub>
          <m:sSubPr>
            <m:ctrlPr>
              <w:del w:id="590" w:author="CATT" w:date="2024-09-10T10:23:00Z">
                <w:rPr>
                  <w:rFonts w:ascii="Cambria Math" w:hAnsi="Cambria Math"/>
                  <w:i/>
                  <w:sz w:val="18"/>
                  <w:szCs w:val="18"/>
                </w:rPr>
              </w:del>
            </m:ctrlPr>
          </m:sSubPr>
          <m:e>
            <w:del w:id="591" w:author="CATT" w:date="2024-09-10T10:23:00Z">
              <m:r>
                <w:rPr>
                  <w:rFonts w:ascii="Cambria Math" w:hAnsi="Cambria Math"/>
                  <w:sz w:val="18"/>
                  <w:szCs w:val="18"/>
                </w:rPr>
                <m:t>T</m:t>
              </m:r>
            </w:del>
          </m:e>
          <m:sub>
            <w:del w:id="592" w:author="CATT" w:date="2024-09-10T10:23:00Z">
              <m:r>
                <w:rPr>
                  <w:rFonts w:ascii="Cambria Math" w:hAnsi="Cambria Math"/>
                  <w:sz w:val="18"/>
                  <w:szCs w:val="18"/>
                </w:rPr>
                <m:t>RSTD,Total</m:t>
              </m:r>
            </w:del>
          </m:sub>
        </m:sSub>
      </m:oMath>
      <w:r w:rsidRPr="00442ADE">
        <w:t xml:space="preserve"> defined as:</w:t>
      </w:r>
    </w:p>
    <w:p w14:paraId="6FC1B6A1" w14:textId="14C53344" w:rsidR="00CC0730" w:rsidRPr="00442ADE" w:rsidDel="00CC0730" w:rsidRDefault="00CC0730" w:rsidP="00CC0730">
      <w:pPr>
        <w:keepLines/>
        <w:tabs>
          <w:tab w:val="center" w:pos="4536"/>
          <w:tab w:val="right" w:pos="9072"/>
        </w:tabs>
        <w:rPr>
          <w:del w:id="593" w:author="CATT" w:date="2024-09-10T10:24:00Z"/>
          <w:rFonts w:eastAsiaTheme="minorEastAsia"/>
          <w:iCs/>
          <w:noProof/>
        </w:rPr>
      </w:pPr>
      <w:del w:id="594" w:author="CATT" w:date="2024-09-10T10:24:00Z">
        <w:r w:rsidRPr="00442ADE" w:rsidDel="00CC0730">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del>
    </w:p>
    <w:p w14:paraId="75882B5B" w14:textId="4C6D81BA" w:rsidR="00CC0730" w:rsidRPr="00442ADE" w:rsidDel="00CC0730" w:rsidRDefault="00CC0730" w:rsidP="00CC0730">
      <w:pPr>
        <w:rPr>
          <w:del w:id="595" w:author="CATT" w:date="2024-09-10T10:24:00Z"/>
          <w:rFonts w:eastAsiaTheme="minorEastAsia"/>
          <w:lang w:eastAsia="zh-CN"/>
        </w:rPr>
      </w:pPr>
      <w:del w:id="596" w:author="CATT" w:date="2024-09-10T10:24:00Z">
        <w:r w:rsidRPr="00442ADE" w:rsidDel="00CC0730">
          <w:rPr>
            <w:rFonts w:eastAsiaTheme="minorEastAsia"/>
            <w:lang w:eastAsia="zh-CN"/>
          </w:rPr>
          <w:delText>Where:</w:delText>
        </w:r>
      </w:del>
    </w:p>
    <w:p w14:paraId="03F43F6B" w14:textId="750D6265" w:rsidR="00CC0730" w:rsidRPr="00442ADE" w:rsidDel="00CC0730" w:rsidRDefault="00CC0730" w:rsidP="00CC0730">
      <w:pPr>
        <w:pStyle w:val="B10"/>
        <w:rPr>
          <w:del w:id="597" w:author="CATT" w:date="2024-09-10T10:24:00Z"/>
          <w:rFonts w:eastAsiaTheme="minorEastAsia"/>
          <w:lang w:eastAsia="zh-CN"/>
        </w:rPr>
      </w:pPr>
      <w:del w:id="598" w:author="CATT" w:date="2024-09-10T10:24:00Z">
        <w:r w:rsidRPr="00442ADE" w:rsidDel="00CC0730">
          <w:rPr>
            <w:rFonts w:eastAsiaTheme="minorEastAsia"/>
            <w:lang w:eastAsia="zh-CN"/>
          </w:rPr>
          <w:delText>-</w:delText>
        </w:r>
        <w:r w:rsidRPr="00442ADE" w:rsidDel="00CC0730">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sidDel="00CC0730">
          <w:rPr>
            <w:rFonts w:eastAsiaTheme="minorEastAsia"/>
            <w:lang w:eastAsia="zh-CN"/>
          </w:rPr>
          <w:delText xml:space="preserve"> is the total measurement period for aggregated measurements, and </w:delText>
        </w:r>
      </w:del>
    </w:p>
    <w:p w14:paraId="4C319B00" w14:textId="3A35EDED" w:rsidR="00CC0730" w:rsidRPr="00442ADE" w:rsidDel="00CC0730" w:rsidRDefault="00CC0730" w:rsidP="00CC0730">
      <w:pPr>
        <w:pStyle w:val="B10"/>
        <w:rPr>
          <w:del w:id="599" w:author="CATT" w:date="2024-09-10T10:24:00Z"/>
          <w:rFonts w:eastAsiaTheme="minorEastAsia"/>
          <w:lang w:eastAsia="zh-CN"/>
        </w:rPr>
      </w:pPr>
      <w:del w:id="600" w:author="CATT" w:date="2024-09-10T10:24:00Z">
        <w:r w:rsidRPr="00442ADE" w:rsidDel="00CC0730">
          <w:rPr>
            <w:rFonts w:eastAsiaTheme="minorEastAsia"/>
            <w:lang w:eastAsia="zh-CN"/>
          </w:rPr>
          <w:delText>-</w:delText>
        </w:r>
        <w:r w:rsidRPr="00442ADE" w:rsidDel="00CC0730">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sidDel="00CC0730">
          <w:rPr>
            <w:rFonts w:eastAsiaTheme="minorEastAsia"/>
            <w:lang w:eastAsia="zh-CN"/>
          </w:rPr>
          <w:delText xml:space="preserve"> is the total measurement period for non-aggregated measurements, and</w:delText>
        </w:r>
      </w:del>
    </w:p>
    <w:p w14:paraId="26143282" w14:textId="03B72D8A" w:rsidR="00CC0730" w:rsidRPr="00442ADE" w:rsidDel="00CC0730" w:rsidRDefault="00CC0730" w:rsidP="00CC0730">
      <w:pPr>
        <w:pStyle w:val="B10"/>
        <w:rPr>
          <w:del w:id="601" w:author="CATT" w:date="2024-09-10T10:24:00Z"/>
          <w:rFonts w:eastAsiaTheme="minorEastAsia"/>
          <w:lang w:eastAsia="zh-CN"/>
        </w:rPr>
      </w:pPr>
      <w:del w:id="602" w:author="CATT" w:date="2024-09-10T10:24:00Z">
        <w:r w:rsidRPr="00442ADE" w:rsidDel="00CC0730">
          <w:rPr>
            <w:rFonts w:eastAsiaTheme="minorEastAsia"/>
            <w:lang w:eastAsia="zh-CN"/>
          </w:rPr>
          <w:delText>-</w:delText>
        </w:r>
        <w:r w:rsidRPr="00442ADE" w:rsidDel="00CC0730">
          <w:rPr>
            <w:rFonts w:eastAsiaTheme="minorEastAsia"/>
            <w:lang w:eastAsia="zh-CN"/>
          </w:rPr>
          <w:tab/>
        </w:r>
        <w:r w:rsidRPr="00442ADE" w:rsidDel="00CC0730">
          <w:rPr>
            <w:rFonts w:eastAsiaTheme="minorEastAsia"/>
            <w:bCs/>
            <w:iCs/>
            <w:lang w:eastAsia="zh-CN"/>
          </w:rPr>
          <w:delText xml:space="preserve">When both </w:delTex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sidDel="00CC0730">
          <w:rPr>
            <w:rFonts w:eastAsiaTheme="minorEastAsia"/>
            <w:bCs/>
            <w:iCs/>
            <w:lang w:eastAsia="zh-CN"/>
          </w:rPr>
          <w:delText xml:space="preserve">  and </w:delTex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sidDel="00CC0730">
          <w:rPr>
            <w:rFonts w:eastAsiaTheme="minorEastAsia"/>
            <w:lang w:eastAsia="zh-CN"/>
          </w:rPr>
          <w:delText xml:space="preserve"> are non-zero, </w:delTex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sidDel="00CC0730">
          <w:rPr>
            <w:rFonts w:eastAsiaTheme="minorEastAsia"/>
            <w:bCs/>
            <w:iCs/>
            <w:lang w:eastAsia="zh-CN"/>
          </w:rPr>
          <w:delText xml:space="preserve">, where the maximum </w:delTex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sidDel="00CC0730">
          <w:rPr>
            <w:rFonts w:eastAsiaTheme="minorEastAsia"/>
            <w:bCs/>
            <w:iCs/>
            <w:lang w:eastAsia="zh-CN"/>
          </w:rPr>
          <w:delText xml:space="preserve"> is across all the </w:delText>
        </w:r>
        <w:r w:rsidRPr="00442ADE" w:rsidDel="00CC0730">
          <w:rPr>
            <w:rFonts w:eastAsiaTheme="minorEastAsia" w:hint="eastAsia"/>
            <w:bCs/>
            <w:iCs/>
            <w:lang w:eastAsia="zh-CN"/>
          </w:rPr>
          <w:delText>PFL</w:delText>
        </w:r>
        <w:r w:rsidRPr="00442ADE" w:rsidDel="00CC0730">
          <w:rPr>
            <w:rFonts w:eastAsiaTheme="minorEastAsia"/>
            <w:bCs/>
            <w:iCs/>
            <w:lang w:eastAsia="zh-CN"/>
          </w:rPr>
          <w:delText xml:space="preserve"> combination(s) and non-aggregated PFL(s) configured for positioning measurements; otherwise </w:delTex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sidDel="00CC0730">
          <w:rPr>
            <w:rFonts w:eastAsiaTheme="minorEastAsia"/>
            <w:lang w:eastAsia="zh-CN"/>
          </w:rPr>
          <w:delText xml:space="preserve"> is equal to zero.</w:delText>
        </w:r>
      </w:del>
    </w:p>
    <w:p w14:paraId="6FE26117" w14:textId="77822D4A" w:rsidR="00CC0730" w:rsidRPr="00442ADE" w:rsidDel="00CC0730" w:rsidRDefault="00585B19" w:rsidP="00CC0730">
      <w:pPr>
        <w:rPr>
          <w:del w:id="603" w:author="CATT" w:date="2024-09-10T10:24:00Z"/>
          <w:rFonts w:eastAsiaTheme="minorEastAsia"/>
          <w:lang w:eastAsia="zh-CN"/>
        </w:rPr>
      </w:pPr>
      <m:oMath>
        <m:sSub>
          <m:sSubPr>
            <m:ctrlPr>
              <w:del w:id="604" w:author="CATT" w:date="2024-09-10T10:24:00Z">
                <w:rPr>
                  <w:rFonts w:ascii="Cambria Math" w:eastAsiaTheme="minorEastAsia" w:hAnsi="Cambria Math"/>
                  <w:lang w:eastAsia="zh-CN"/>
                </w:rPr>
              </w:del>
            </m:ctrlPr>
          </m:sSubPr>
          <m:e>
            <w:del w:id="605" w:author="CATT" w:date="2024-09-10T10:24:00Z">
              <m:r>
                <m:rPr>
                  <m:sty m:val="p"/>
                </m:rPr>
                <w:rPr>
                  <w:rFonts w:ascii="Cambria Math" w:eastAsiaTheme="minorEastAsia" w:hAnsi="Cambria Math"/>
                  <w:lang w:eastAsia="zh-CN"/>
                </w:rPr>
                <m:t>T</m:t>
              </m:r>
            </w:del>
          </m:e>
          <m:sub>
            <w:del w:id="606" w:author="CATT" w:date="2024-09-10T10:24:00Z">
              <m:r>
                <m:rPr>
                  <m:sty m:val="p"/>
                </m:rPr>
                <w:rPr>
                  <w:rFonts w:ascii="Cambria Math" w:eastAsiaTheme="minorEastAsia" w:hAnsi="Cambria Math"/>
                  <w:lang w:eastAsia="zh-CN"/>
                </w:rPr>
                <m:t>RSTD,non-aggr</m:t>
              </m:r>
            </w:del>
          </m:sub>
        </m:sSub>
      </m:oMath>
      <w:del w:id="607" w:author="CATT" w:date="2024-09-10T10:24:00Z">
        <w:r w:rsidR="00CC0730" w:rsidRPr="00442ADE" w:rsidDel="00CC0730">
          <w:rPr>
            <w:rFonts w:eastAsiaTheme="minorEastAsia" w:hint="eastAsia"/>
            <w:lang w:eastAsia="zh-CN"/>
          </w:rPr>
          <w:delText xml:space="preserve"> </w:delText>
        </w:r>
        <w:r w:rsidR="00CC0730" w:rsidRPr="00442ADE" w:rsidDel="00CC0730">
          <w:rPr>
            <w:rFonts w:eastAsiaTheme="minorEastAsia"/>
            <w:lang w:eastAsia="zh-CN"/>
          </w:rPr>
          <w:delText>is zero if every resource set on every PFL</w:delText>
        </w:r>
        <w:r w:rsidR="00CC0730" w:rsidRPr="00442ADE" w:rsidDel="00CC0730">
          <w:rPr>
            <w:rFonts w:eastAsiaTheme="minorEastAsia"/>
          </w:rPr>
          <w:delText xml:space="preserve"> is linked for aggregation to at least one other resource set on another </w:delText>
        </w:r>
        <w:r w:rsidR="00CC0730" w:rsidRPr="00442ADE" w:rsidDel="00CC0730">
          <w:rPr>
            <w:rFonts w:eastAsiaTheme="minorEastAsia"/>
            <w:lang w:eastAsia="zh-CN"/>
          </w:rPr>
          <w:delText>PFL</w:delText>
        </w:r>
        <w:r w:rsidR="00CC0730" w:rsidRPr="00442ADE" w:rsidDel="00CC0730">
          <w:rPr>
            <w:rFonts w:eastAsiaTheme="minorEastAsia"/>
          </w:rPr>
          <w:delText xml:space="preserve">. Otherwise, </w:delTex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C0730" w:rsidRPr="00442ADE" w:rsidDel="00CC0730">
          <w:rPr>
            <w:rFonts w:eastAsiaTheme="minorEastAsia" w:hint="eastAsia"/>
            <w:lang w:eastAsia="zh-CN"/>
          </w:rPr>
          <w:delText xml:space="preserve"> </w:delText>
        </w:r>
        <w:r w:rsidR="00CC0730" w:rsidRPr="00442ADE" w:rsidDel="00CC0730">
          <w:rPr>
            <w:rFonts w:eastAsiaTheme="minorEastAsia"/>
            <w:lang w:eastAsia="zh-CN"/>
          </w:rPr>
          <w:delText>is</w:delText>
        </w:r>
        <w:r w:rsidR="00CC0730" w:rsidRPr="00442ADE" w:rsidDel="00CC0730">
          <w:rPr>
            <w:rFonts w:eastAsiaTheme="minorEastAsia"/>
          </w:rPr>
          <w:delText xml:space="preserve"> as defined in clause </w:delText>
        </w:r>
        <w:r w:rsidR="00CC0730" w:rsidDel="00CC0730">
          <w:rPr>
            <w:rFonts w:eastAsiaTheme="minorEastAsia"/>
          </w:rPr>
          <w:delText>4</w:delText>
        </w:r>
        <w:r w:rsidR="00CC0730" w:rsidRPr="00442ADE" w:rsidDel="00CC0730">
          <w:rPr>
            <w:rFonts w:eastAsiaTheme="minorEastAsia"/>
          </w:rPr>
          <w:delText>.</w:delText>
        </w:r>
        <w:r w:rsidR="00CC0730" w:rsidDel="00CC0730">
          <w:rPr>
            <w:rFonts w:eastAsiaTheme="minorEastAsia"/>
          </w:rPr>
          <w:delText>5</w:delText>
        </w:r>
        <w:r w:rsidR="00CC0730" w:rsidRPr="00442ADE" w:rsidDel="00CC0730">
          <w:rPr>
            <w:rFonts w:eastAsiaTheme="minorEastAsia"/>
          </w:rPr>
          <w:delText xml:space="preserve">.2.5 except that </w:delText>
        </w:r>
      </w:del>
    </w:p>
    <w:p w14:paraId="5AB3B494" w14:textId="0DCBC374" w:rsidR="00CC0730" w:rsidRPr="00442ADE" w:rsidDel="00CC0730" w:rsidRDefault="00CC0730" w:rsidP="00CC0730">
      <w:pPr>
        <w:pStyle w:val="B10"/>
        <w:rPr>
          <w:del w:id="608" w:author="CATT" w:date="2024-09-10T10:24:00Z"/>
          <w:rFonts w:eastAsiaTheme="minorEastAsia"/>
        </w:rPr>
      </w:pPr>
      <w:del w:id="609" w:author="CATT" w:date="2024-09-10T10:24:00Z">
        <w:r w:rsidRPr="00442ADE" w:rsidDel="00CC0730">
          <w:rPr>
            <w:rFonts w:eastAsiaTheme="minorEastAsia"/>
            <w:lang w:eastAsia="zh-CN"/>
          </w:rPr>
          <w:delText>-</w:delText>
        </w:r>
        <w:r w:rsidRPr="00442ADE" w:rsidDel="00CC0730">
          <w:rPr>
            <w:rFonts w:eastAsiaTheme="minorEastAsia"/>
            <w:lang w:eastAsia="zh-CN"/>
          </w:rPr>
          <w:tab/>
          <w:delText>only PFL</w:delText>
        </w:r>
        <w:r w:rsidRPr="00442ADE" w:rsidDel="00CC0730">
          <w:rPr>
            <w:rFonts w:eastAsiaTheme="minorEastAsia"/>
          </w:rPr>
          <w:delText xml:space="preserve">s containing resource set(s) not linked to any other resource set(s) are considered in </w:delText>
        </w:r>
        <m:oMath>
          <m:r>
            <w:rPr>
              <w:rFonts w:ascii="Cambria Math" w:eastAsiaTheme="minorEastAsia" w:hAnsi="Cambria Math"/>
            </w:rPr>
            <m:t>L</m:t>
          </m:r>
        </m:oMath>
      </w:del>
    </w:p>
    <w:p w14:paraId="3B2369F5" w14:textId="67CB243C" w:rsidR="00CC0730" w:rsidRPr="00442ADE" w:rsidDel="00CC0730" w:rsidRDefault="00CC0730" w:rsidP="00CC0730">
      <w:pPr>
        <w:pStyle w:val="B10"/>
        <w:rPr>
          <w:del w:id="610" w:author="CATT" w:date="2024-09-10T10:24:00Z"/>
          <w:rFonts w:eastAsiaTheme="minorEastAsia"/>
        </w:rPr>
      </w:pPr>
      <w:del w:id="611" w:author="CATT" w:date="2024-09-10T10:24:00Z">
        <w:r w:rsidRPr="00442ADE" w:rsidDel="00CC0730">
          <w:rPr>
            <w:rFonts w:eastAsiaTheme="minorEastAsia"/>
            <w:lang w:eastAsia="zh-CN"/>
          </w:rPr>
          <w:delText>-</w:delText>
        </w:r>
        <w:r w:rsidRPr="00442ADE" w:rsidDel="00CC0730">
          <w:rPr>
            <w:rFonts w:eastAsiaTheme="minorEastAsia"/>
            <w:lang w:eastAsia="zh-CN"/>
          </w:rPr>
          <w:tab/>
          <w:delText xml:space="preserve">on each PFL </w:delText>
        </w:r>
        <m:oMath>
          <m:r>
            <w:rPr>
              <w:rFonts w:ascii="Cambria Math" w:eastAsiaTheme="minorEastAsia" w:hAnsi="Cambria Math"/>
              <w:lang w:eastAsia="zh-CN"/>
            </w:rPr>
            <m:t>i</m:t>
          </m:r>
        </m:oMath>
        <w:r w:rsidRPr="00442ADE" w:rsidDel="00CC0730">
          <w:rPr>
            <w:rFonts w:eastAsiaTheme="minorEastAsia"/>
          </w:rPr>
          <w:delText xml:space="preserve">, only resource set(s) not linked to any other resource set(s) are considered in </w:delTex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sidDel="00CC0730">
          <w:rPr>
            <w:rFonts w:eastAsiaTheme="minorEastAsia"/>
          </w:rPr>
          <w:delText xml:space="preserve">, </w:delTex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sidDel="00CC0730">
          <w:rPr>
            <w:rFonts w:eastAsiaTheme="minorEastAsia"/>
          </w:rPr>
          <w:delText xml:space="preserve"> and </w:delTex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del>
    </w:p>
    <w:p w14:paraId="58A4ADD3" w14:textId="62959C73" w:rsidR="00CC0730" w:rsidRPr="00442ADE" w:rsidDel="00CC0730" w:rsidRDefault="00CC0730" w:rsidP="00CC0730">
      <w:pPr>
        <w:pStyle w:val="B10"/>
        <w:rPr>
          <w:del w:id="612" w:author="CATT" w:date="2024-09-10T10:24:00Z"/>
          <w:rFonts w:eastAsiaTheme="minorEastAsia"/>
        </w:rPr>
      </w:pPr>
      <w:del w:id="613" w:author="CATT" w:date="2024-09-10T10:24:00Z">
        <w:r w:rsidRPr="00442ADE" w:rsidDel="00CC0730">
          <w:rPr>
            <w:rFonts w:eastAsiaTheme="minorEastAsia"/>
            <w:lang w:eastAsia="zh-CN"/>
          </w:rPr>
          <w:delText>-</w:delText>
        </w:r>
        <w:r w:rsidRPr="00442ADE" w:rsidDel="00CC0730">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sidDel="00CC0730">
          <w:rPr>
            <w:rFonts w:eastAsiaTheme="minorEastAsia"/>
          </w:rPr>
          <w:delText xml:space="preserve">= 2 if the UE supports the capability of positioning measurements with reduced number of samples as indicated by </w:delText>
        </w:r>
        <w:r w:rsidRPr="00442ADE" w:rsidDel="00CC0730">
          <w:rPr>
            <w:rFonts w:eastAsiaTheme="minorEastAsia"/>
            <w:i/>
          </w:rPr>
          <w:delText>supportedDL-PRS-ProcessingSamples-RRC-Inactive</w:delText>
        </w:r>
        <w:r w:rsidRPr="00442ADE" w:rsidDel="00CC0730">
          <w:rPr>
            <w:rFonts w:eastAsiaTheme="minorEastAsia"/>
          </w:rPr>
          <w:delText xml:space="preserve"> specified in TS 37.355 [34], and the LMF requests the UE to perform positioning measurements with reduced number of samples.</w:delText>
        </w:r>
      </w:del>
    </w:p>
    <w:p w14:paraId="40AD5EFB" w14:textId="4AE52A8A" w:rsidR="00CC0730" w:rsidRPr="00442ADE" w:rsidDel="00CC0730" w:rsidRDefault="00585B19" w:rsidP="00CC0730">
      <w:pPr>
        <w:rPr>
          <w:del w:id="614" w:author="CATT" w:date="2024-09-10T10:24:00Z"/>
          <w:rFonts w:eastAsiaTheme="minorEastAsia"/>
          <w:lang w:eastAsia="zh-CN"/>
        </w:rPr>
      </w:pPr>
      <m:oMath>
        <m:sSub>
          <m:sSubPr>
            <m:ctrlPr>
              <w:del w:id="615" w:author="CATT" w:date="2024-09-10T10:24:00Z">
                <w:rPr>
                  <w:rFonts w:ascii="Cambria Math" w:hAnsi="Cambria Math"/>
                  <w:lang w:eastAsia="zh-CN"/>
                </w:rPr>
              </w:del>
            </m:ctrlPr>
          </m:sSubPr>
          <m:e>
            <w:del w:id="616" w:author="CATT" w:date="2024-09-10T10:24:00Z">
              <m:r>
                <m:rPr>
                  <m:sty m:val="p"/>
                </m:rPr>
                <w:rPr>
                  <w:rFonts w:ascii="Cambria Math" w:hAnsi="Cambria Math"/>
                  <w:lang w:eastAsia="zh-CN"/>
                </w:rPr>
                <m:t>T</m:t>
              </m:r>
            </w:del>
          </m:e>
          <m:sub>
            <w:del w:id="617" w:author="CATT" w:date="2024-09-10T10:24:00Z">
              <m:r>
                <m:rPr>
                  <m:sty m:val="p"/>
                </m:rPr>
                <w:rPr>
                  <w:rFonts w:ascii="Cambria Math" w:hAnsi="Cambria Math"/>
                  <w:lang w:eastAsia="zh-CN"/>
                </w:rPr>
                <m:t>RSTD,aggr</m:t>
              </m:r>
            </w:del>
          </m:sub>
        </m:sSub>
      </m:oMath>
      <w:del w:id="618" w:author="CATT" w:date="2024-09-10T10:24:00Z">
        <w:r w:rsidR="00CC0730" w:rsidRPr="00442ADE" w:rsidDel="00CC0730">
          <w:rPr>
            <w:rFonts w:hint="eastAsia"/>
            <w:lang w:eastAsia="zh-CN"/>
          </w:rPr>
          <w:delText xml:space="preserve"> </w:delText>
        </w:r>
        <w:r w:rsidR="00CC0730" w:rsidRPr="00442ADE" w:rsidDel="00CC0730">
          <w:rPr>
            <w:lang w:eastAsia="zh-CN"/>
          </w:rPr>
          <w:delText>is zero if no resour</w:delText>
        </w:r>
        <w:r w:rsidR="00CC0730" w:rsidDel="00CC0730">
          <w:rPr>
            <w:rFonts w:hint="eastAsia"/>
            <w:lang w:eastAsia="zh-CN"/>
          </w:rPr>
          <w:delText>c</w:delText>
        </w:r>
        <w:r w:rsidR="00CC0730" w:rsidRPr="00442ADE" w:rsidDel="00CC0730">
          <w:rPr>
            <w:lang w:eastAsia="zh-CN"/>
          </w:rPr>
          <w:delText>e sets on any PFL</w:delText>
        </w:r>
        <w:r w:rsidR="00CC0730" w:rsidRPr="00442ADE" w:rsidDel="00CC0730">
          <w:delText xml:space="preserve"> are linked for aggregation with other resource sets on other PFLs. Otherwise, </w:del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C0730" w:rsidRPr="00442ADE" w:rsidDel="00CC0730">
          <w:rPr>
            <w:rFonts w:hint="eastAsia"/>
            <w:lang w:eastAsia="zh-CN"/>
          </w:rPr>
          <w:delText xml:space="preserve"> </w:delText>
        </w:r>
        <w:r w:rsidR="00CC0730" w:rsidRPr="00442ADE" w:rsidDel="00CC0730">
          <w:rPr>
            <w:lang w:eastAsia="zh-CN"/>
          </w:rPr>
          <w:delText xml:space="preserve">is defined as </w:delText>
        </w:r>
      </w:del>
    </w:p>
    <w:p w14:paraId="5621892A" w14:textId="77777777" w:rsidR="00CC0730" w:rsidRPr="00442ADE" w:rsidRDefault="00585B19" w:rsidP="00CC0730">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5F98031F" w14:textId="32A7413C" w:rsidR="00CC0730" w:rsidRPr="00442ADE" w:rsidRDefault="00CC0730" w:rsidP="00CC0730">
      <w:pPr>
        <w:rPr>
          <w:rFonts w:eastAsiaTheme="minorEastAsia"/>
          <w:lang w:eastAsia="zh-CN"/>
        </w:rPr>
      </w:pPr>
      <w:del w:id="619" w:author="CATT" w:date="2024-10-04T15:09:00Z">
        <w:r w:rsidRPr="00442ADE" w:rsidDel="00756ED4">
          <w:rPr>
            <w:rFonts w:eastAsiaTheme="minorEastAsia"/>
            <w:lang w:eastAsia="zh-CN"/>
          </w:rPr>
          <w:delText>w</w:delText>
        </w:r>
      </w:del>
      <w:ins w:id="620" w:author="CATT" w:date="2024-10-04T15:09:00Z">
        <w:r w:rsidR="00756ED4">
          <w:rPr>
            <w:rFonts w:hint="eastAsia"/>
            <w:lang w:eastAsia="zh-CN"/>
          </w:rPr>
          <w:t>W</w:t>
        </w:r>
      </w:ins>
      <w:r w:rsidRPr="00442ADE">
        <w:rPr>
          <w:rFonts w:eastAsiaTheme="minorEastAsia"/>
          <w:lang w:eastAsia="zh-CN"/>
        </w:rPr>
        <w:t>here:</w:t>
      </w:r>
    </w:p>
    <w:p w14:paraId="65BCA78F" w14:textId="77777777" w:rsidR="00CC0730" w:rsidRPr="00442ADE" w:rsidRDefault="00CC0730" w:rsidP="00CC0730">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174F6FD" w14:textId="77777777" w:rsidR="00CC0730" w:rsidRPr="00442ADE" w:rsidRDefault="00CC0730" w:rsidP="00CC0730">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4F33F9D0" w14:textId="77777777" w:rsidR="00CC0730" w:rsidRPr="00442ADE" w:rsidRDefault="00CC0730" w:rsidP="00CC0730">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lang w:eastAsia="zh-CN"/>
        </w:rPr>
        <w:t>,</w:t>
      </w:r>
    </w:p>
    <w:p w14:paraId="1803795B" w14:textId="77777777" w:rsidR="00CC0730" w:rsidRPr="00442ADE" w:rsidRDefault="00CC0730" w:rsidP="00CC0730">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585354E6" w14:textId="77777777" w:rsidR="00CC0730" w:rsidRPr="00442ADE" w:rsidRDefault="00585B19" w:rsidP="00CC0730">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FECE847" w14:textId="37C10CF7" w:rsidR="00CC0730" w:rsidRPr="00442ADE" w:rsidRDefault="00CC0730" w:rsidP="00CC0730">
      <w:pPr>
        <w:rPr>
          <w:rFonts w:eastAsiaTheme="minorEastAsia" w:cs="v4.2.0"/>
          <w:lang w:eastAsia="zh-CN"/>
        </w:rPr>
      </w:pPr>
      <w:del w:id="621" w:author="CATT" w:date="2024-10-04T14:57:00Z">
        <w:r w:rsidRPr="00442ADE" w:rsidDel="0035762E">
          <w:rPr>
            <w:rFonts w:eastAsia="MS Mincho" w:cs="v4.2.0"/>
          </w:rPr>
          <w:delText>w</w:delText>
        </w:r>
      </w:del>
      <w:ins w:id="622" w:author="CATT" w:date="2024-10-04T14:57:00Z">
        <w:r w:rsidR="0035762E">
          <w:rPr>
            <w:rFonts w:cs="v4.2.0" w:hint="eastAsia"/>
            <w:lang w:eastAsia="zh-CN"/>
          </w:rPr>
          <w:t>W</w:t>
        </w:r>
      </w:ins>
      <w:r w:rsidRPr="00442ADE">
        <w:rPr>
          <w:rFonts w:eastAsia="MS Mincho" w:cs="v4.2.0"/>
        </w:rPr>
        <w:t>here:</w:t>
      </w:r>
    </w:p>
    <w:p w14:paraId="0E97B4C7" w14:textId="77777777" w:rsidR="00CC0730" w:rsidRPr="005279AF" w:rsidRDefault="00CC0730" w:rsidP="00CC0730">
      <w:pPr>
        <w:pStyle w:val="B10"/>
        <w:rPr>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6CFEE69F" w14:textId="77777777" w:rsidR="00CC0730" w:rsidRPr="005279AF" w:rsidRDefault="00CC0730" w:rsidP="00CC0730">
      <w:pPr>
        <w:pStyle w:val="B20"/>
        <w:rPr>
          <w:color w:val="000000" w:themeColor="text1"/>
          <w:lang w:eastAsia="zh-CN"/>
        </w:rPr>
      </w:pPr>
      <w:r w:rsidRPr="005279AF">
        <w:rPr>
          <w:lang w:eastAsia="zh-CN"/>
        </w:rPr>
        <w:t>-</w:t>
      </w:r>
      <w:r w:rsidRPr="005279AF">
        <w:rPr>
          <w:lang w:eastAsia="zh-CN"/>
        </w:rPr>
        <w:tab/>
      </w:r>
      <w:r w:rsidRPr="005279AF">
        <w:t xml:space="preserve">If </w:t>
      </w:r>
      <w:proofErr w:type="spellStart"/>
      <w:r w:rsidRPr="005279AF">
        <w:t>Srxlev</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nonIntraSearchP</w:t>
      </w:r>
      <w:proofErr w:type="spellEnd"/>
      <w:r w:rsidRPr="005279AF">
        <w:t xml:space="preserve"> or </w:t>
      </w:r>
      <w:proofErr w:type="spellStart"/>
      <w:r w:rsidRPr="005279AF">
        <w:t>Squal</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nonIntraSearchQ</w:t>
      </w:r>
      <w:proofErr w:type="spellEnd"/>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proofErr w:type="spellStart"/>
      <w:r w:rsidRPr="005279AF">
        <w:rPr>
          <w:rFonts w:hint="eastAsia"/>
          <w:color w:val="000000" w:themeColor="text1"/>
        </w:rPr>
        <w:t>K</w:t>
      </w:r>
      <w:r w:rsidRPr="005279AF">
        <w:rPr>
          <w:rFonts w:hint="eastAsia"/>
          <w:color w:val="000000" w:themeColor="text1"/>
          <w:vertAlign w:val="subscript"/>
        </w:rPr>
        <w:t>carrier</w:t>
      </w:r>
      <w:proofErr w:type="spellEnd"/>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09E241AC" w14:textId="77777777" w:rsidR="00CC0730" w:rsidRPr="00442ADE" w:rsidRDefault="00CC0730" w:rsidP="00CC0730">
      <w:pPr>
        <w:pStyle w:val="B20"/>
        <w:rPr>
          <w:rFonts w:eastAsiaTheme="minorEastAsia"/>
        </w:rPr>
      </w:pPr>
      <w:r w:rsidRPr="005279AF">
        <w:rPr>
          <w:lang w:eastAsia="zh-CN"/>
        </w:rPr>
        <w:t>-</w:t>
      </w:r>
      <w:r w:rsidRPr="005279AF">
        <w:rPr>
          <w:lang w:eastAsia="zh-CN"/>
        </w:rPr>
        <w:tab/>
        <w:t xml:space="preserve">If </w:t>
      </w:r>
      <w:proofErr w:type="spellStart"/>
      <w:r w:rsidRPr="005279AF">
        <w:rPr>
          <w:lang w:eastAsia="zh-CN"/>
        </w:rPr>
        <w:t>Srxlev</w:t>
      </w:r>
      <w:proofErr w:type="spellEnd"/>
      <w:r w:rsidRPr="005279AF">
        <w:rPr>
          <w:lang w:eastAsia="zh-CN"/>
        </w:rPr>
        <w:t xml:space="preserve"> &gt; </w:t>
      </w:r>
      <w:proofErr w:type="spellStart"/>
      <w:r w:rsidRPr="005279AF">
        <w:t>S</w:t>
      </w:r>
      <w:r w:rsidRPr="005279AF">
        <w:rPr>
          <w:vertAlign w:val="subscript"/>
        </w:rPr>
        <w:t>nonIntraSearchP</w:t>
      </w:r>
      <w:proofErr w:type="spellEnd"/>
      <w:r w:rsidRPr="005279AF">
        <w:rPr>
          <w:lang w:eastAsia="zh-CN"/>
        </w:rPr>
        <w:t xml:space="preserve"> and </w:t>
      </w:r>
      <w:proofErr w:type="spellStart"/>
      <w:r w:rsidRPr="005279AF">
        <w:rPr>
          <w:lang w:eastAsia="zh-CN"/>
        </w:rPr>
        <w:t>Squal</w:t>
      </w:r>
      <w:proofErr w:type="spellEnd"/>
      <w:r w:rsidRPr="005279AF">
        <w:rPr>
          <w:lang w:eastAsia="zh-CN"/>
        </w:rPr>
        <w:t xml:space="preserve"> &gt; </w:t>
      </w:r>
      <w:proofErr w:type="spellStart"/>
      <w:r w:rsidRPr="005279AF">
        <w:t>S</w:t>
      </w:r>
      <w:r w:rsidRPr="005279AF">
        <w:rPr>
          <w:vertAlign w:val="subscript"/>
        </w:rPr>
        <w:t>nonIntraSearchQ</w:t>
      </w:r>
      <w:proofErr w:type="spellEnd"/>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w:t>
      </w:r>
      <w:proofErr w:type="spellStart"/>
      <w:r w:rsidRPr="005279AF">
        <w:rPr>
          <w:lang w:eastAsia="zh-CN"/>
        </w:rPr>
        <w:t>N</w:t>
      </w:r>
      <w:r w:rsidRPr="005279AF">
        <w:rPr>
          <w:vertAlign w:val="subscript"/>
          <w:lang w:eastAsia="zh-CN"/>
        </w:rPr>
        <w:t>layer</w:t>
      </w:r>
      <w:proofErr w:type="spellEnd"/>
      <w:r w:rsidRPr="005279AF">
        <w:rPr>
          <w:vertAlign w:val="subscript"/>
          <w:lang w:eastAsia="zh-CN"/>
        </w:rPr>
        <w:t xml:space="preserve">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47FE2A24" w14:textId="77777777" w:rsidR="00CC0730" w:rsidRPr="00BB0FF6" w:rsidRDefault="00CC0730" w:rsidP="00CC0730">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7CA38BEE" w14:textId="77777777" w:rsidR="00CC0730" w:rsidRPr="00BB0FF6" w:rsidRDefault="00CC0730" w:rsidP="00CC0730">
      <w:pPr>
        <w:pStyle w:val="B20"/>
        <w:rPr>
          <w:rFonts w:eastAsia="Calibri"/>
          <w:lang w:val="en-US"/>
        </w:rPr>
      </w:pPr>
      <w:r w:rsidRPr="00BB0FF6">
        <w:rPr>
          <w:rFonts w:eastAsia="Calibri"/>
          <w:lang w:val="en-US"/>
        </w:rPr>
        <w:lastRenderedPageBreak/>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293C1609" w14:textId="77777777" w:rsidR="00CC0730" w:rsidRPr="00BB0FF6" w:rsidRDefault="00CC0730" w:rsidP="00CC0730">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w:t>
      </w:r>
      <w:proofErr w:type="spellStart"/>
      <w:r w:rsidRPr="00BB0FF6">
        <w:rPr>
          <w:rFonts w:eastAsia="Calibri"/>
          <w:i/>
          <w:iCs/>
          <w:snapToGrid w:val="0"/>
          <w:lang w:val="en-US"/>
        </w:rPr>
        <w:t>RequestLocationInformation</w:t>
      </w:r>
      <w:proofErr w:type="spellEnd"/>
      <w:r w:rsidRPr="00BB0FF6">
        <w:rPr>
          <w:rFonts w:eastAsia="Calibri"/>
          <w:snapToGrid w:val="0"/>
          <w:lang w:val="en-US"/>
        </w:rPr>
        <w:t xml:space="preserve"> [34]:</w:t>
      </w:r>
    </w:p>
    <w:p w14:paraId="01261264" w14:textId="77777777" w:rsidR="00CC0730" w:rsidRPr="00BB0FF6" w:rsidRDefault="00CC0730" w:rsidP="00CC0730">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2C9C45DE" w14:textId="77777777" w:rsidR="00CC0730" w:rsidRPr="00442ADE" w:rsidRDefault="00CC0730" w:rsidP="00CC0730">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023130B1" w14:textId="77777777" w:rsidR="00CC0730" w:rsidRPr="00442ADE" w:rsidRDefault="00CC0730" w:rsidP="00CC0730">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3425A984" w14:textId="77777777" w:rsidR="00CC0730" w:rsidRPr="00442ADE" w:rsidRDefault="00CC0730" w:rsidP="00CC0730">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23E4F96C" w14:textId="77777777" w:rsidR="00CC0730" w:rsidRPr="00442ADE" w:rsidRDefault="00CC0730" w:rsidP="00CC0730">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22416982" w14:textId="77777777" w:rsidR="00CC0730" w:rsidRPr="00442ADE" w:rsidRDefault="00CC0730" w:rsidP="00CC0730">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hint="eastAsia"/>
          <w:i/>
          <w:lang w:val="en-US" w:eastAsia="zh-CN"/>
        </w:rPr>
        <w:t>DL-</w:t>
      </w:r>
      <w:r w:rsidRPr="00442ADE">
        <w:rPr>
          <w:rFonts w:eastAsiaTheme="minorEastAsia"/>
          <w:i/>
        </w:rPr>
        <w:t>TDOA-</w:t>
      </w:r>
      <w:proofErr w:type="spellStart"/>
      <w:r w:rsidRPr="00442ADE">
        <w:rPr>
          <w:rFonts w:eastAsiaTheme="minorEastAsia"/>
          <w:i/>
        </w:rPr>
        <w:t>RequestLocationInformation</w:t>
      </w:r>
      <w:proofErr w:type="spellEnd"/>
      <w:r w:rsidRPr="00442ADE">
        <w:rPr>
          <w:rFonts w:eastAsiaTheme="minorEastAsia"/>
          <w:lang w:eastAsia="zh-CN"/>
        </w:rPr>
        <w:t>,</w:t>
      </w:r>
    </w:p>
    <w:p w14:paraId="42796413" w14:textId="77777777" w:rsidR="00CC0730" w:rsidRPr="00442ADE" w:rsidRDefault="00CC0730" w:rsidP="00CC0730">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460105CE" w14:textId="77777777" w:rsidR="00CC0730" w:rsidRPr="00442ADE" w:rsidRDefault="00CC0730" w:rsidP="00CC0730">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30488A5A" w14:textId="77777777" w:rsidR="00CC0730" w:rsidRPr="00442ADE" w:rsidRDefault="00CC0730" w:rsidP="00CC0730">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B2236B">
        <w:rPr>
          <w:rFonts w:eastAsiaTheme="minorEastAsia"/>
          <w:i/>
          <w:iCs/>
        </w:rPr>
        <w:t>maxNumOfAggregatedDL</w:t>
      </w:r>
      <w:proofErr w:type="spellEnd"/>
      <w:r w:rsidRPr="00B2236B">
        <w:rPr>
          <w:rFonts w:eastAsiaTheme="minorEastAsia"/>
          <w:i/>
          <w:iCs/>
        </w:rPr>
        <w:t>-PRS-</w:t>
      </w:r>
      <w:proofErr w:type="spellStart"/>
      <w:r w:rsidRPr="00B2236B">
        <w:rPr>
          <w:rFonts w:eastAsiaTheme="minorEastAsia"/>
          <w:i/>
          <w:iCs/>
        </w:rPr>
        <w:t>ResourcePerSlot</w:t>
      </w:r>
      <w:proofErr w:type="spellEnd"/>
      <w:r w:rsidRPr="00442ADE">
        <w:rPr>
          <w:rFonts w:eastAsiaTheme="minorEastAsia"/>
          <w:lang w:eastAsia="zh-CN"/>
        </w:rPr>
        <w:t xml:space="preserve"> </w:t>
      </w:r>
      <w:r w:rsidRPr="00442ADE">
        <w:rPr>
          <w:rFonts w:eastAsiaTheme="minorEastAsia"/>
        </w:rPr>
        <w:t>specified in TS 37.355 [34].</w:t>
      </w:r>
    </w:p>
    <w:p w14:paraId="69F0625A" w14:textId="77777777" w:rsidR="00CC0730" w:rsidRPr="00442ADE" w:rsidRDefault="00CC0730" w:rsidP="00CC0730">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w:t>
      </w:r>
      <w:proofErr w:type="gramStart"/>
      <w:r w:rsidRPr="00442ADE">
        <w:rPr>
          <w:rFonts w:eastAsiaTheme="minorEastAsia"/>
          <w:lang w:val="en-US" w:eastAsia="zh-CN"/>
        </w:rPr>
        <w:t xml:space="preserve">during </w:t>
      </w:r>
      <w:proofErr w:type="gramEnd"/>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w:t>
      </w:r>
      <w:proofErr w:type="gramStart"/>
      <w:r w:rsidRPr="00442ADE">
        <w:rPr>
          <w:rFonts w:eastAsiaTheme="minorEastAsia"/>
          <w:lang w:eastAsia="zh-CN"/>
        </w:rPr>
        <w:t xml:space="preserve">of </w:t>
      </w:r>
      <w:proofErr w:type="gramEnd"/>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45FA17B9" w14:textId="77777777" w:rsidR="00CC0730" w:rsidRPr="00442ADE" w:rsidRDefault="00CC0730" w:rsidP="00CC0730">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9C2C4D">
        <w:rPr>
          <w:rFonts w:eastAsiaTheme="minorEastAsia"/>
          <w:i/>
          <w:iCs/>
        </w:rPr>
        <w:t>prs</w:t>
      </w:r>
      <w:proofErr w:type="spellEnd"/>
      <w:r w:rsidRPr="009C2C4D">
        <w:rPr>
          <w:rFonts w:eastAsiaTheme="minorEastAsia"/>
          <w:i/>
          <w:iCs/>
        </w:rPr>
        <w:t>-</w:t>
      </w:r>
      <w:proofErr w:type="spellStart"/>
      <w:r w:rsidRPr="009C2C4D">
        <w:rPr>
          <w:rFonts w:eastAsiaTheme="minorEastAsia"/>
          <w:i/>
          <w:iCs/>
        </w:rPr>
        <w:t>durationOfTwoPRS</w:t>
      </w:r>
      <w:proofErr w:type="spellEnd"/>
      <w:r w:rsidRPr="009C2C4D">
        <w:rPr>
          <w:rFonts w:eastAsiaTheme="minorEastAsia"/>
          <w:i/>
          <w:iCs/>
        </w:rPr>
        <w:t>-BWA-</w:t>
      </w:r>
      <w:proofErr w:type="spellStart"/>
      <w:r w:rsidRPr="009C2C4D">
        <w:rPr>
          <w:rFonts w:eastAsiaTheme="minorEastAsia"/>
          <w:i/>
          <w:iCs/>
        </w:rPr>
        <w:t>Processing</w:t>
      </w:r>
      <w:r>
        <w:rPr>
          <w:rFonts w:eastAsiaTheme="minorEastAsia"/>
          <w:i/>
          <w:iCs/>
        </w:rPr>
        <w:t>SymbolsN</w:t>
      </w:r>
      <w:proofErr w:type="spellEnd"/>
      <w:r w:rsidRPr="00442ADE">
        <w:rPr>
          <w:rFonts w:eastAsiaTheme="minorEastAsia"/>
          <w:lang w:eastAsia="zh-CN"/>
        </w:rPr>
        <w:t xml:space="preserve"> </w:t>
      </w:r>
      <w:r>
        <w:rPr>
          <w:rFonts w:eastAsiaTheme="minorEastAsia"/>
          <w:lang w:eastAsia="zh-CN"/>
        </w:rPr>
        <w:t xml:space="preserve">or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w:t>
      </w:r>
      <w:r>
        <w:rPr>
          <w:rFonts w:eastAsiaTheme="minorEastAsia"/>
          <w:i/>
          <w:iCs/>
          <w:lang w:eastAsia="zh-CN"/>
        </w:rPr>
        <w:t>SymbolsN</w:t>
      </w:r>
      <w:proofErr w:type="spellEnd"/>
      <w:r w:rsidRPr="009C2C4D">
        <w:rPr>
          <w:rFonts w:eastAsiaTheme="minorEastAsia"/>
          <w:i/>
          <w:iCs/>
          <w:lang w:eastAsia="zh-CN"/>
        </w:rPr>
        <w:t xml:space="preserve"> </w:t>
      </w:r>
      <w:r w:rsidRPr="00442ADE">
        <w:rPr>
          <w:rFonts w:eastAsiaTheme="minorEastAsia"/>
        </w:rPr>
        <w:t>specified in TS 37.355 [34].</w:t>
      </w:r>
    </w:p>
    <w:p w14:paraId="266CE5CE" w14:textId="77777777" w:rsidR="00CC0730" w:rsidRPr="00442ADE" w:rsidRDefault="00CC0730" w:rsidP="00CC0730">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3AB8E242" w14:textId="77777777" w:rsidR="00CC0730" w:rsidRPr="00442ADE" w:rsidRDefault="00CC0730" w:rsidP="00CC0730">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9C2C4D">
        <w:rPr>
          <w:rFonts w:eastAsiaTheme="minorEastAsia"/>
          <w:i/>
          <w:iCs/>
        </w:rPr>
        <w:t>reducedNumOfSampleInMeasurementWithPRS</w:t>
      </w:r>
      <w:proofErr w:type="spellEnd"/>
      <w:r w:rsidRPr="009C2C4D">
        <w:rPr>
          <w:rFonts w:eastAsiaTheme="minorEastAsia"/>
          <w:i/>
          <w:iCs/>
        </w:rPr>
        <w:t>-BWA-RRC-</w:t>
      </w:r>
      <w:proofErr w:type="spellStart"/>
      <w:r w:rsidRPr="009C2C4D">
        <w:rPr>
          <w:rFonts w:eastAsiaTheme="minorEastAsia"/>
          <w:i/>
          <w:iCs/>
        </w:rPr>
        <w:t>IdleAndInactive</w:t>
      </w:r>
      <w:proofErr w:type="spellEnd"/>
      <w:r w:rsidRPr="00442ADE">
        <w:rPr>
          <w:rFonts w:eastAsiaTheme="minorEastAsia"/>
        </w:rPr>
        <w:t xml:space="preserve"> specified in TS 37.355 [34], and the LMF requests the UE to perform positioning measurements with reduced number of samples, </w:t>
      </w:r>
    </w:p>
    <w:p w14:paraId="61CCD052" w14:textId="77777777" w:rsidR="00CC0730" w:rsidRPr="00442ADE" w:rsidRDefault="00CC0730" w:rsidP="00CC0730">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0960CB89" w14:textId="77777777" w:rsidR="00CC0730" w:rsidRPr="00442ADE" w:rsidRDefault="00CC0730" w:rsidP="00CC0730">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lang w:eastAsia="zh-CN"/>
        </w:rPr>
        <w:t>,</w:t>
      </w:r>
    </w:p>
    <w:p w14:paraId="616CEFE7" w14:textId="77777777" w:rsidR="00CC0730" w:rsidRPr="00442ADE" w:rsidRDefault="00585B19" w:rsidP="00CC0730">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CC0730" w:rsidRPr="00442ADE">
        <w:rPr>
          <w:rFonts w:eastAsiaTheme="minorEastAsia"/>
        </w:rPr>
        <w:t xml:space="preserve"> </w:t>
      </w:r>
    </w:p>
    <w:p w14:paraId="2B3C6668" w14:textId="77777777" w:rsidR="00CC0730" w:rsidRPr="00442ADE" w:rsidRDefault="00CC0730" w:rsidP="00CC0730">
      <w:pPr>
        <w:ind w:left="1135" w:hanging="284"/>
        <w:rPr>
          <w:rFonts w:eastAsiaTheme="minorEastAsia"/>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w:t>
      </w:r>
      <w:r>
        <w:rPr>
          <w:rFonts w:eastAsiaTheme="minorEastAsia"/>
          <w:i/>
          <w:iCs/>
          <w:lang w:eastAsia="zh-CN"/>
        </w:rPr>
        <w:t>wo</w:t>
      </w:r>
      <w:r w:rsidRPr="009C2C4D">
        <w:rPr>
          <w:rFonts w:eastAsiaTheme="minorEastAsia"/>
          <w:i/>
          <w:iCs/>
          <w:lang w:eastAsia="zh-CN"/>
        </w:rPr>
        <w:t>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Pr>
          <w:rFonts w:eastAsiaTheme="minorEastAsia"/>
          <w:lang w:eastAsia="zh-CN"/>
        </w:rPr>
        <w:t xml:space="preserve"> or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sidRPr="00442ADE">
        <w:rPr>
          <w:rFonts w:eastAsiaTheme="minorEastAsia"/>
          <w:lang w:eastAsia="zh-CN"/>
        </w:rPr>
        <w:t xml:space="preserve"> </w:t>
      </w:r>
      <w:r w:rsidRPr="00442ADE">
        <w:rPr>
          <w:rFonts w:eastAsiaTheme="minorEastAsia"/>
        </w:rPr>
        <w:t>specified in TS 37.355 [34].</w:t>
      </w:r>
    </w:p>
    <w:p w14:paraId="4731766D" w14:textId="77777777" w:rsidR="00CC0730" w:rsidRDefault="00CC0730" w:rsidP="00CC0730">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4F991AD9" w14:textId="77777777" w:rsidR="00CC0730" w:rsidRPr="00442ADE" w:rsidRDefault="00CC0730" w:rsidP="00CC0730">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3FA7DC36" w14:textId="77777777" w:rsidR="00CC0730" w:rsidRPr="00442ADE" w:rsidRDefault="00CC0730" w:rsidP="00CC0730">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25B7D43E" w14:textId="77777777" w:rsidR="00CC0730" w:rsidRPr="00442ADE" w:rsidRDefault="00CC0730" w:rsidP="00CC0730">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18561316" w14:textId="77777777" w:rsidR="00CC0730" w:rsidRPr="00442ADE" w:rsidRDefault="00CC0730" w:rsidP="00CC0730">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3926EE30" w14:textId="77777777" w:rsidR="00CC0730" w:rsidRPr="00442ADE" w:rsidRDefault="00CC0730" w:rsidP="00CC0730">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w:t>
      </w:r>
      <w:proofErr w:type="spellStart"/>
      <w:r w:rsidRPr="00442ADE">
        <w:rPr>
          <w:rFonts w:eastAsiaTheme="minorEastAsia"/>
          <w:i/>
          <w:lang w:eastAsia="zh-CN"/>
        </w:rPr>
        <w:t>MutingBitRepetitionFactor</w:t>
      </w:r>
      <w:proofErr w:type="spellEnd"/>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w:t>
      </w:r>
      <w:proofErr w:type="gramStart"/>
      <w:r w:rsidRPr="00442ADE">
        <w:rPr>
          <w:rFonts w:eastAsiaTheme="minorEastAsia"/>
          <w:lang w:eastAsia="zh-CN"/>
        </w:rPr>
        <w:t xml:space="preserve">bitmap </w:t>
      </w:r>
      <w:proofErr w:type="gramEnd"/>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258C6DF2" w14:textId="77777777" w:rsidR="00CC0730" w:rsidRPr="00442ADE" w:rsidRDefault="00CC0730" w:rsidP="00CC0730">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1762B3D5" w14:textId="513C0147" w:rsidR="00CC0730" w:rsidRDefault="00CC0730" w:rsidP="00CC0730">
      <w:pPr>
        <w:spacing w:after="160" w:line="256" w:lineRule="auto"/>
        <w:rPr>
          <w:lang w:val="en-US" w:eastAsia="zh-CN"/>
        </w:rPr>
      </w:pPr>
      <w:bookmarkStart w:id="623"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w:id="624" w:author="CATT" w:date="2024-10-04T15:19:00Z">
        <w:r w:rsidR="0007665A">
          <w:rPr>
            <w:rFonts w:hint="eastAsia"/>
            <w:lang w:eastAsia="zh-CN"/>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oMath>
      </w:ins>
      <m:oMath>
        <m:r>
          <m:rPr>
            <m:sty m:val="p"/>
          </m:rPr>
          <w:rPr>
            <w:rFonts w:ascii="Cambria Math" w:eastAsia="MS Mincho" w:hAnsi="Cambria Math"/>
          </w:rPr>
          <m:t xml:space="preserve"> </m:t>
        </m:r>
        <m:sSub>
          <m:sSubPr>
            <m:ctrlPr>
              <w:del w:id="625" w:author="CATT" w:date="2024-10-04T15:19:00Z">
                <w:rPr>
                  <w:rFonts w:ascii="Cambria Math" w:eastAsia="MS Mincho" w:hAnsi="Cambria Math"/>
                </w:rPr>
              </w:del>
            </m:ctrlPr>
          </m:sSubPr>
          <m:e>
            <w:del w:id="626" w:author="CATT" w:date="2024-10-04T15:19:00Z">
              <m:r>
                <m:rPr>
                  <m:sty m:val="p"/>
                </m:rPr>
                <w:rPr>
                  <w:rFonts w:ascii="Cambria Math" w:eastAsia="MS Mincho" w:hAnsi="Cambria Math"/>
                </w:rPr>
                <m:t>T</m:t>
              </m:r>
            </w:del>
          </m:e>
          <m:sub>
            <w:del w:id="627" w:author="CATT" w:date="2024-10-04T15:19:00Z">
              <m:r>
                <m:rPr>
                  <m:sty m:val="p"/>
                </m:rPr>
                <w:rPr>
                  <w:rFonts w:ascii="Cambria Math" w:eastAsia="MS Mincho" w:hAnsi="Cambria Math"/>
                </w:rPr>
                <m:t>RSTD,Total</m:t>
              </m:r>
            </w:del>
          </m:sub>
        </m:sSub>
      </m:oMath>
      <w:del w:id="628" w:author="CATT" w:date="2024-10-04T15:19:00Z">
        <w:r w:rsidRPr="00BD2CB5" w:rsidDel="0007665A">
          <w:rPr>
            <w:rFonts w:eastAsia="MS Mincho"/>
          </w:rPr>
          <w:delText xml:space="preserve"> </w:delText>
        </w:r>
      </w:del>
      <w:r w:rsidRPr="00BD2CB5">
        <w:rPr>
          <w:rFonts w:eastAsia="MS Mincho"/>
        </w:rPr>
        <w:t xml:space="preserve">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4099C0D4" w14:textId="77777777" w:rsidR="00CC0730" w:rsidRDefault="00CC0730" w:rsidP="00CC0730">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658765AC" w14:textId="77777777" w:rsidR="00CC0730" w:rsidRDefault="00CC0730" w:rsidP="00CC0730">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w:t>
      </w:r>
      <w:proofErr w:type="gramEnd"/>
      <w:r w:rsidRPr="00BD2CB5">
        <w:rPr>
          <w:rFonts w:eastAsia="MS Mincho" w:hint="eastAsia"/>
          <w:lang w:val="en-US" w:eastAsia="zh-CN"/>
        </w:rPr>
        <w:t xml:space="preserve"> PRS measurement reporting is configured</w:t>
      </w:r>
      <w:r>
        <w:rPr>
          <w:rFonts w:eastAsia="MS Mincho"/>
          <w:lang w:val="en-US" w:eastAsia="zh-CN"/>
        </w:rPr>
        <w:t>, and</w:t>
      </w:r>
      <w:r w:rsidRPr="00BD2CB5">
        <w:rPr>
          <w:rFonts w:eastAsia="MS Mincho"/>
        </w:rPr>
        <w:t xml:space="preserve"> </w:t>
      </w:r>
    </w:p>
    <w:p w14:paraId="16545D77" w14:textId="77777777" w:rsidR="00CC0730" w:rsidRDefault="00CC0730" w:rsidP="00CC0730">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3D9259E0" w14:textId="77777777" w:rsidR="00CC0730" w:rsidRPr="00786431" w:rsidRDefault="00CC0730" w:rsidP="00CC0730">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Pr>
          <w:rFonts w:eastAsia="MS Mincho"/>
        </w:rPr>
        <w:t>there</w:t>
      </w:r>
      <w:proofErr w:type="gramEnd"/>
      <w:r>
        <w:rPr>
          <w:rFonts w:eastAsia="MS Mincho"/>
        </w:rPr>
        <w:t xml:space="preserve"> is one or more PRS resources occurring in PTW.</w:t>
      </w:r>
    </w:p>
    <w:p w14:paraId="328EB055" w14:textId="3CB40B7C" w:rsidR="00CC0730" w:rsidRDefault="00CC0730" w:rsidP="00CC0730">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w:ins w:id="629" w:author="CATT" w:date="2024-10-04T15:19:00Z">
        <w:r w:rsidR="0007665A">
          <w:rPr>
            <w:rFonts w:hint="eastAsia"/>
            <w:lang w:eastAsia="zh-CN"/>
          </w:rPr>
          <w:t xml:space="preserve"> </w:t>
        </w:r>
      </w:ins>
      <m:oMath>
        <m:sSub>
          <m:sSubPr>
            <m:ctrlPr>
              <w:ins w:id="630" w:author="CATT" w:date="2024-10-04T15:20:00Z">
                <w:rPr>
                  <w:rFonts w:ascii="Cambria Math" w:eastAsiaTheme="minorEastAsia" w:hAnsi="Cambria Math"/>
                  <w:iCs/>
                </w:rPr>
              </w:ins>
            </m:ctrlPr>
          </m:sSubPr>
          <m:e>
            <w:ins w:id="631" w:author="CATT" w:date="2024-10-04T15:20:00Z">
              <m:r>
                <m:rPr>
                  <m:sty m:val="p"/>
                </m:rPr>
                <w:rPr>
                  <w:rFonts w:ascii="Cambria Math" w:eastAsiaTheme="minorEastAsia" w:hAnsi="Cambria Math"/>
                </w:rPr>
                <m:t>T</m:t>
              </m:r>
            </w:ins>
          </m:e>
          <m:sub>
            <w:ins w:id="632" w:author="CATT" w:date="2024-10-04T15:20:00Z">
              <m:r>
                <m:rPr>
                  <m:sty m:val="p"/>
                </m:rPr>
                <w:rPr>
                  <w:rFonts w:ascii="Cambria Math" w:eastAsiaTheme="minorEastAsia" w:hAnsi="Cambria Math"/>
                </w:rPr>
                <m:t>RSTD,aggr</m:t>
              </m:r>
            </w:ins>
          </m:sub>
        </m:sSub>
        <w:del w:id="633" w:author="CATT" w:date="2024-10-04T15:19:00Z">
          <m:r>
            <m:rPr>
              <m:sty m:val="p"/>
            </m:rPr>
            <w:rPr>
              <w:rFonts w:ascii="Cambria Math" w:hAnsi="Cambria Math"/>
            </w:rPr>
            <m:t xml:space="preserve"> </m:t>
          </m:r>
        </w:del>
        <m:sSub>
          <m:sSubPr>
            <m:ctrlPr>
              <w:del w:id="634" w:author="CATT" w:date="2024-10-04T15:19:00Z">
                <w:rPr>
                  <w:rFonts w:ascii="Cambria Math" w:hAnsi="Cambria Math"/>
                  <w:i/>
                  <w:sz w:val="18"/>
                  <w:szCs w:val="18"/>
                </w:rPr>
              </w:del>
            </m:ctrlPr>
          </m:sSubPr>
          <m:e>
            <w:del w:id="635" w:author="CATT" w:date="2024-10-04T15:19:00Z">
              <m:r>
                <w:rPr>
                  <w:rFonts w:ascii="Cambria Math" w:hAnsi="Cambria Math"/>
                  <w:sz w:val="18"/>
                  <w:szCs w:val="18"/>
                </w:rPr>
                <m:t>T</m:t>
              </m:r>
            </w:del>
          </m:e>
          <m:sub>
            <w:del w:id="636" w:author="CATT" w:date="2024-10-04T15:19:00Z">
              <m:r>
                <w:rPr>
                  <w:rFonts w:ascii="Cambria Math" w:hAnsi="Cambria Math"/>
                  <w:sz w:val="18"/>
                  <w:szCs w:val="18"/>
                </w:rPr>
                <m:t>RSTD,Total</m:t>
              </m:r>
            </w:del>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623"/>
    <w:p w14:paraId="270F6B12" w14:textId="77777777" w:rsidR="00CC0730" w:rsidDel="003D2E74" w:rsidRDefault="00CC0730" w:rsidP="00CC0730">
      <w:pPr>
        <w:rPr>
          <w:del w:id="637" w:author="CATT" w:date="2024-09-10T10:24:00Z"/>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158B623D" w14:textId="77777777" w:rsidR="00CC0730" w:rsidRPr="003D2E74" w:rsidRDefault="00CC0730" w:rsidP="00CC0730">
      <w:pPr>
        <w:rPr>
          <w:iCs/>
          <w:noProof/>
          <w:lang w:eastAsia="zh-CN"/>
        </w:rPr>
      </w:pPr>
    </w:p>
    <w:p w14:paraId="1F4489B1" w14:textId="77777777" w:rsidR="00CC0730" w:rsidRPr="00442ADE" w:rsidRDefault="00CC0730" w:rsidP="00CC0730">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23630260" w14:textId="77777777" w:rsidR="00CC0730" w:rsidRPr="00442ADE" w:rsidRDefault="00CC0730" w:rsidP="00CC0730">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285EE3C2" w14:textId="77777777" w:rsidR="00CC0730" w:rsidRDefault="00CC0730" w:rsidP="00CC0730">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5B545CDF" w14:textId="77777777" w:rsidR="00CC0730" w:rsidRPr="00442ADE" w:rsidRDefault="00CC0730" w:rsidP="00CC0730">
      <w:pPr>
        <w:rPr>
          <w:rFonts w:eastAsiaTheme="minorEastAsia"/>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4E7BB738" w14:textId="77777777" w:rsidR="00CC0730" w:rsidRPr="00442ADE" w:rsidRDefault="00CC0730" w:rsidP="00CC0730">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7B30C1DF" w14:textId="77777777" w:rsidR="00CC0730" w:rsidRPr="00442ADE" w:rsidRDefault="00CC0730" w:rsidP="00CC0730">
      <w:pPr>
        <w:rPr>
          <w:rFonts w:eastAsiaTheme="minorEastAsia"/>
          <w:lang w:val="en-US" w:eastAsia="zh-CN"/>
        </w:rPr>
      </w:pPr>
      <w:proofErr w:type="gramStart"/>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roofErr w:type="gramEnd"/>
    </w:p>
    <w:p w14:paraId="188A82BF" w14:textId="77777777" w:rsidR="00CC0730" w:rsidRPr="00442ADE" w:rsidRDefault="00CC0730" w:rsidP="00CC0730">
      <w:pPr>
        <w:rPr>
          <w:rFonts w:eastAsiaTheme="minorEastAsia"/>
          <w:lang w:val="en-US" w:eastAsia="zh-CN"/>
        </w:rPr>
      </w:pPr>
      <w:r w:rsidRPr="00442ADE">
        <w:rPr>
          <w:rFonts w:eastAsiaTheme="minorEastAsia"/>
          <w:lang w:val="en-US" w:eastAsia="zh-CN"/>
        </w:rPr>
        <w:lastRenderedPageBreak/>
        <w:t xml:space="preserve">The measurement requirements do not apply for a PRS resource, if the PRS resource is across two sampling duration of N within </w:t>
      </w:r>
      <w:proofErr w:type="gramStart"/>
      <w:r w:rsidRPr="00442ADE">
        <w:rPr>
          <w:rFonts w:eastAsiaTheme="minorEastAsia"/>
          <w:lang w:val="en-US" w:eastAsia="zh-CN"/>
        </w:rPr>
        <w:t xml:space="preserve">duration </w:t>
      </w:r>
      <w:proofErr w:type="gramEnd"/>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14C6A119" w14:textId="77777777" w:rsidR="00CC0730" w:rsidRPr="00442ADE" w:rsidRDefault="00CC0730" w:rsidP="00CC0730">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31EE90B" w14:textId="222B18A6" w:rsidR="00CC0730" w:rsidRPr="00442ADE" w:rsidRDefault="00CC0730" w:rsidP="00CC0730">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param</w:t>
      </w:r>
      <w:ins w:id="638" w:author="CATT" w:date="2024-10-04T15:45:00Z">
        <w:r w:rsidR="00EC2697">
          <w:rPr>
            <w:rFonts w:cs="v4.2.0" w:hint="eastAsia"/>
            <w:lang w:eastAsia="zh-CN"/>
          </w:rPr>
          <w:t>e</w:t>
        </w:r>
      </w:ins>
      <w:r w:rsidRPr="00442ADE">
        <w:rPr>
          <w:rFonts w:eastAsiaTheme="minorEastAsia" w:cs="v4.2.0"/>
        </w:rPr>
        <w:t xml:space="preserve">ters </w:t>
      </w:r>
      <w:r w:rsidRPr="00442ADE">
        <w:rPr>
          <w:rFonts w:eastAsiaTheme="minorEastAsia"/>
          <w:i/>
          <w:snapToGrid w:val="0"/>
        </w:rPr>
        <w:t>NR-DL-PRS-</w:t>
      </w:r>
      <w:proofErr w:type="spellStart"/>
      <w:r w:rsidRPr="00442ADE">
        <w:rPr>
          <w:rFonts w:eastAsiaTheme="minorEastAsia"/>
          <w:i/>
          <w:snapToGrid w:val="0"/>
        </w:rPr>
        <w:t>AssistanceData</w:t>
      </w:r>
      <w:proofErr w:type="spellEnd"/>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w:t>
      </w:r>
      <w:proofErr w:type="spellStart"/>
      <w:r w:rsidRPr="00442ADE">
        <w:rPr>
          <w:rFonts w:eastAsiaTheme="minorEastAsia" w:cs="v4.2.0"/>
          <w:i/>
        </w:rPr>
        <w:t>ResourcesCapability</w:t>
      </w:r>
      <w:proofErr w:type="spellEnd"/>
      <w:r w:rsidRPr="00442ADE">
        <w:rPr>
          <w:rFonts w:eastAsiaTheme="minorEastAsia"/>
          <w:lang w:eastAsia="zh-CN"/>
        </w:rPr>
        <w:t xml:space="preserve"> in </w:t>
      </w:r>
      <w:r w:rsidRPr="00442ADE">
        <w:rPr>
          <w:rFonts w:eastAsiaTheme="minorEastAsia"/>
          <w:i/>
          <w:iCs/>
          <w:lang w:eastAsia="zh-CN"/>
        </w:rPr>
        <w:t>NR-DL-TDOA-</w:t>
      </w:r>
      <w:proofErr w:type="spellStart"/>
      <w:r w:rsidRPr="00442ADE">
        <w:rPr>
          <w:rFonts w:eastAsiaTheme="minorEastAsia"/>
          <w:i/>
          <w:iCs/>
          <w:lang w:eastAsia="zh-CN"/>
        </w:rPr>
        <w:t>ProvideCapabilities</w:t>
      </w:r>
      <w:proofErr w:type="spellEnd"/>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73DEFDDF" w14:textId="77777777" w:rsidR="00CC0730" w:rsidRPr="00442ADE" w:rsidRDefault="00CC0730" w:rsidP="00CC0730">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4CBE3AAA" w14:textId="77777777" w:rsidR="00CC0730" w:rsidRPr="00442ADE" w:rsidRDefault="00CC0730" w:rsidP="00CC0730">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18FBAC82" w14:textId="07ADF3BB" w:rsidR="004A5BAE" w:rsidRPr="00CC0730" w:rsidRDefault="00CC0730">
      <w:pPr>
        <w:rPr>
          <w:lang w:eastAsia="zh-CN"/>
        </w:rPr>
      </w:pPr>
      <w:r w:rsidRPr="00442ADE">
        <w:rPr>
          <w:rFonts w:eastAsiaTheme="minorEastAsia"/>
        </w:rPr>
        <w:t>The UE shall meet the RSTD measurement accuracy requirements in clause 10.</w:t>
      </w:r>
      <w:ins w:id="639" w:author="CATT" w:date="2024-09-10T10:26:00Z">
        <w:r w:rsidR="003D2E74">
          <w:rPr>
            <w:rFonts w:hint="eastAsia"/>
            <w:lang w:eastAsia="zh-CN"/>
          </w:rPr>
          <w:t>1.23A.2</w:t>
        </w:r>
      </w:ins>
      <w:del w:id="640" w:author="CATT" w:date="2024-09-10T10:26:00Z">
        <w:r w:rsidDel="003D2E74">
          <w:rPr>
            <w:rFonts w:eastAsiaTheme="minorEastAsia"/>
          </w:rPr>
          <w:delText>x</w:delText>
        </w:r>
        <w:r w:rsidRPr="00442ADE" w:rsidDel="003D2E74">
          <w:rPr>
            <w:rFonts w:eastAsiaTheme="minorEastAsia"/>
          </w:rPr>
          <w:delText>.</w:delText>
        </w:r>
        <w:r w:rsidDel="003D2E74">
          <w:rPr>
            <w:rFonts w:eastAsiaTheme="minorEastAsia"/>
            <w:lang w:eastAsia="zh-CN"/>
          </w:rPr>
          <w:delText>x.x</w:delText>
        </w:r>
      </w:del>
      <w:r w:rsidRPr="00442ADE">
        <w:rPr>
          <w:rFonts w:eastAsiaTheme="minorEastAsia"/>
        </w:rPr>
        <w:t>.</w:t>
      </w:r>
    </w:p>
    <w:p w14:paraId="2E4C2FC6" w14:textId="175245D6" w:rsidR="007776F7" w:rsidRDefault="007776F7"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7516AD6D" w14:textId="0C616A91" w:rsidR="005F486E" w:rsidRDefault="005F486E" w:rsidP="005F486E">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173DFA43" w14:textId="77777777" w:rsidR="00250E42" w:rsidRPr="00442ADE" w:rsidRDefault="00250E42" w:rsidP="00250E42">
      <w:pPr>
        <w:pStyle w:val="40"/>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3FB69609" w14:textId="77777777" w:rsidR="00250E42" w:rsidRPr="00442ADE" w:rsidRDefault="00250E42" w:rsidP="00250E42">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r>
        <w:rPr>
          <w:rFonts w:hint="eastAsia"/>
          <w:i/>
          <w:lang w:eastAsia="zh-CN"/>
        </w:rPr>
        <w:t>PFL</w:t>
      </w:r>
      <w:proofErr w:type="spellEnd"/>
      <w:r>
        <w:rPr>
          <w:rFonts w:hint="eastAsia"/>
          <w:i/>
          <w:lang w:eastAsia="zh-CN"/>
        </w:rPr>
        <w:t>-List [34]</w:t>
      </w:r>
      <w:r w:rsidRPr="00442ADE">
        <w:rPr>
          <w:lang w:eastAsia="zh-CN"/>
        </w:rPr>
        <w:t xml:space="preserve">. </w:t>
      </w:r>
    </w:p>
    <w:p w14:paraId="5AA6ABDD" w14:textId="5B0E37B1" w:rsidR="00250E42" w:rsidRPr="00442ADE" w:rsidDel="001A2918" w:rsidRDefault="00250E42" w:rsidP="001A2918">
      <w:pPr>
        <w:rPr>
          <w:del w:id="641" w:author="CATT" w:date="2024-10-04T14:56:00Z"/>
          <w:rFonts w:eastAsiaTheme="minorEastAsia"/>
        </w:rPr>
      </w:pPr>
      <w:r w:rsidRPr="00442ADE">
        <w:rPr>
          <w:lang w:eastAsia="zh-CN"/>
        </w:rPr>
        <w:t xml:space="preserve">After receiving both </w:t>
      </w:r>
      <w:r w:rsidRPr="00442ADE">
        <w:rPr>
          <w:i/>
        </w:rPr>
        <w:t>NR-</w:t>
      </w:r>
      <w:r>
        <w:rPr>
          <w:i/>
        </w:rPr>
        <w:t>DL-</w:t>
      </w:r>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r>
        <w:rPr>
          <w:i/>
        </w:rPr>
        <w:t>DL-</w:t>
      </w:r>
      <w:r w:rsidRPr="00442ADE">
        <w:rPr>
          <w:i/>
        </w:rPr>
        <w:t>TDOA-</w:t>
      </w:r>
      <w:proofErr w:type="spellStart"/>
      <w:r w:rsidRPr="00442ADE">
        <w:rPr>
          <w:i/>
        </w:rPr>
        <w:t>Request</w:t>
      </w:r>
      <w:r w:rsidRPr="00442ADE">
        <w:rPr>
          <w:i/>
          <w:noProof/>
        </w:rPr>
        <w:t>LocationInformation</w:t>
      </w:r>
      <w:proofErr w:type="spellEnd"/>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w:t>
      </w:r>
      <w:ins w:id="642" w:author="CATT" w:date="2024-10-04T14:56:00Z">
        <w:r w:rsidR="001A2918">
          <w:rPr>
            <w:rFonts w:hint="eastAsia"/>
            <w:lang w:eastAsia="zh-CN"/>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oMath>
      </w:ins>
      <w:ins w:id="643" w:author="CATT" w:date="2024-10-04T14:57:00Z">
        <w:r w:rsidR="0034475D">
          <w:rPr>
            <w:rFonts w:hint="eastAsia"/>
            <w:iCs/>
            <w:lang w:eastAsia="zh-CN"/>
          </w:rPr>
          <w:t xml:space="preserve"> </w:t>
        </w:r>
        <w:r w:rsidR="0034475D">
          <w:rPr>
            <w:rFonts w:hint="eastAsia"/>
            <w:lang w:eastAsia="zh-CN"/>
          </w:rPr>
          <w:t xml:space="preserve">defined as: </w:t>
        </w:r>
      </w:ins>
      <w:del w:id="644" w:author="CATT" w:date="2024-10-04T14:56:00Z">
        <w:r w:rsidRPr="00442ADE" w:rsidDel="001A2918">
          <w:delText xml:space="preserve">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rsidDel="001A2918">
          <w:delText xml:space="preserve"> defined as:</w:delText>
        </w:r>
      </w:del>
    </w:p>
    <w:p w14:paraId="471C19E5" w14:textId="79BEA6B1" w:rsidR="00250E42" w:rsidRPr="00442ADE" w:rsidDel="001A2918" w:rsidRDefault="00250E42" w:rsidP="001A2918">
      <w:pPr>
        <w:rPr>
          <w:del w:id="645" w:author="CATT" w:date="2024-10-04T14:56:00Z"/>
          <w:rFonts w:eastAsiaTheme="minorEastAsia"/>
          <w:iCs/>
          <w:noProof/>
        </w:rPr>
      </w:pPr>
      <w:del w:id="646" w:author="CATT" w:date="2024-10-04T14:56:00Z">
        <w:r w:rsidRPr="00442ADE" w:rsidDel="001A2918">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del>
    </w:p>
    <w:p w14:paraId="1C1A5384" w14:textId="08562256" w:rsidR="00250E42" w:rsidRPr="00442ADE" w:rsidDel="001A2918" w:rsidRDefault="00250E42" w:rsidP="001A2918">
      <w:pPr>
        <w:rPr>
          <w:del w:id="647" w:author="CATT" w:date="2024-10-04T14:56:00Z"/>
          <w:rFonts w:eastAsiaTheme="minorEastAsia"/>
          <w:lang w:eastAsia="zh-CN"/>
        </w:rPr>
      </w:pPr>
      <w:del w:id="648" w:author="CATT" w:date="2024-10-04T14:56:00Z">
        <w:r w:rsidRPr="00442ADE" w:rsidDel="001A2918">
          <w:rPr>
            <w:rFonts w:eastAsiaTheme="minorEastAsia"/>
            <w:lang w:eastAsia="zh-CN"/>
          </w:rPr>
          <w:delText>Where:</w:delText>
        </w:r>
      </w:del>
    </w:p>
    <w:p w14:paraId="3902A2F4" w14:textId="180CF6CC" w:rsidR="00250E42" w:rsidRPr="00442ADE" w:rsidDel="001A2918" w:rsidRDefault="00250E42" w:rsidP="001A2918">
      <w:pPr>
        <w:rPr>
          <w:del w:id="649" w:author="CATT" w:date="2024-10-04T14:56:00Z"/>
          <w:rFonts w:eastAsiaTheme="minorEastAsia"/>
          <w:lang w:eastAsia="zh-CN"/>
        </w:rPr>
      </w:pPr>
      <w:del w:id="650" w:author="CATT" w:date="2024-10-04T14:56:00Z">
        <w:r w:rsidRPr="00442ADE" w:rsidDel="001A2918">
          <w:rPr>
            <w:rFonts w:eastAsiaTheme="minorEastAsia"/>
            <w:lang w:eastAsia="zh-CN"/>
          </w:rPr>
          <w:delText>-</w:delText>
        </w:r>
        <w:r w:rsidRPr="00442ADE" w:rsidDel="001A2918">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sidDel="001A2918">
          <w:rPr>
            <w:rFonts w:eastAsiaTheme="minorEastAsia"/>
            <w:lang w:eastAsia="zh-CN"/>
          </w:rPr>
          <w:delText xml:space="preserve"> is the total measurement period for aggregated measurements, and </w:delText>
        </w:r>
      </w:del>
    </w:p>
    <w:p w14:paraId="353246BA" w14:textId="192D33FF" w:rsidR="00250E42" w:rsidRPr="00442ADE" w:rsidDel="001A2918" w:rsidRDefault="00250E42" w:rsidP="001A2918">
      <w:pPr>
        <w:rPr>
          <w:del w:id="651" w:author="CATT" w:date="2024-10-04T14:56:00Z"/>
          <w:rFonts w:eastAsiaTheme="minorEastAsia"/>
          <w:lang w:eastAsia="zh-CN"/>
        </w:rPr>
      </w:pPr>
      <w:del w:id="652" w:author="CATT" w:date="2024-10-04T14:56:00Z">
        <w:r w:rsidRPr="00442ADE" w:rsidDel="001A2918">
          <w:rPr>
            <w:rFonts w:eastAsiaTheme="minorEastAsia"/>
            <w:lang w:eastAsia="zh-CN"/>
          </w:rPr>
          <w:delText>-</w:delText>
        </w:r>
        <w:r w:rsidRPr="00442ADE" w:rsidDel="001A2918">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sidDel="001A2918">
          <w:rPr>
            <w:rFonts w:eastAsiaTheme="minorEastAsia"/>
            <w:lang w:eastAsia="zh-CN"/>
          </w:rPr>
          <w:delText xml:space="preserve"> is the total measurement period for non-aggregated measurements, and</w:delText>
        </w:r>
      </w:del>
    </w:p>
    <w:p w14:paraId="64D03079" w14:textId="5B49FEBA" w:rsidR="00250E42" w:rsidRPr="00442ADE" w:rsidDel="001A2918" w:rsidRDefault="00250E42" w:rsidP="001A2918">
      <w:pPr>
        <w:rPr>
          <w:del w:id="653" w:author="CATT" w:date="2024-10-04T14:56:00Z"/>
          <w:rFonts w:eastAsiaTheme="minorEastAsia"/>
          <w:lang w:eastAsia="zh-CN"/>
        </w:rPr>
      </w:pPr>
      <w:del w:id="654" w:author="CATT" w:date="2024-10-04T14:56:00Z">
        <w:r w:rsidRPr="00442ADE" w:rsidDel="001A2918">
          <w:rPr>
            <w:rFonts w:eastAsiaTheme="minorEastAsia"/>
            <w:lang w:eastAsia="zh-CN"/>
          </w:rPr>
          <w:delText>-</w:delText>
        </w:r>
        <w:r w:rsidRPr="00442ADE" w:rsidDel="001A2918">
          <w:rPr>
            <w:rFonts w:eastAsiaTheme="minorEastAsia"/>
            <w:lang w:eastAsia="zh-CN"/>
          </w:rPr>
          <w:tab/>
        </w:r>
        <w:r w:rsidRPr="00442ADE" w:rsidDel="001A2918">
          <w:rPr>
            <w:rFonts w:eastAsiaTheme="minorEastAsia"/>
            <w:bCs/>
            <w:iCs/>
            <w:lang w:eastAsia="zh-CN"/>
          </w:rPr>
          <w:delText xml:space="preserve">When both </w:delTex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sidDel="001A2918">
          <w:rPr>
            <w:rFonts w:eastAsiaTheme="minorEastAsia"/>
            <w:bCs/>
            <w:iCs/>
            <w:lang w:eastAsia="zh-CN"/>
          </w:rPr>
          <w:delText xml:space="preserve">  and </w:delTex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sidDel="001A2918">
          <w:rPr>
            <w:rFonts w:eastAsiaTheme="minorEastAsia"/>
            <w:lang w:eastAsia="zh-CN"/>
          </w:rPr>
          <w:delText xml:space="preserve"> are non-zero, </w:delTex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sidDel="001A2918">
          <w:rPr>
            <w:rFonts w:eastAsiaTheme="minorEastAsia"/>
            <w:bCs/>
            <w:iCs/>
            <w:lang w:eastAsia="zh-CN"/>
          </w:rPr>
          <w:delText xml:space="preserve">, where the maximum </w:delTex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sidDel="001A2918">
          <w:rPr>
            <w:rFonts w:eastAsiaTheme="minorEastAsia"/>
            <w:bCs/>
            <w:iCs/>
            <w:lang w:eastAsia="zh-CN"/>
          </w:rPr>
          <w:delText xml:space="preserve"> is across all the </w:delText>
        </w:r>
        <w:r w:rsidRPr="00442ADE" w:rsidDel="001A2918">
          <w:rPr>
            <w:rFonts w:eastAsiaTheme="minorEastAsia" w:hint="eastAsia"/>
            <w:bCs/>
            <w:iCs/>
            <w:lang w:eastAsia="zh-CN"/>
          </w:rPr>
          <w:delText>PFL</w:delText>
        </w:r>
        <w:r w:rsidRPr="00442ADE" w:rsidDel="001A2918">
          <w:rPr>
            <w:rFonts w:eastAsiaTheme="minorEastAsia"/>
            <w:bCs/>
            <w:iCs/>
            <w:lang w:eastAsia="zh-CN"/>
          </w:rPr>
          <w:delText xml:space="preserve"> combination(s) and non-aggregated PFL(s) configured for positioning measurements; otherwise </w:delTex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sidDel="001A2918">
          <w:rPr>
            <w:rFonts w:eastAsiaTheme="minorEastAsia"/>
            <w:lang w:eastAsia="zh-CN"/>
          </w:rPr>
          <w:delText xml:space="preserve"> is equal to zero.</w:delText>
        </w:r>
      </w:del>
    </w:p>
    <w:p w14:paraId="21E0892C" w14:textId="4D4CF109" w:rsidR="00250E42" w:rsidRPr="00442ADE" w:rsidDel="001A2918" w:rsidRDefault="00585B19" w:rsidP="001A2918">
      <w:pPr>
        <w:rPr>
          <w:del w:id="655" w:author="CATT" w:date="2024-10-04T14:56:00Z"/>
          <w:rFonts w:eastAsiaTheme="minorEastAsia"/>
          <w:lang w:eastAsia="zh-CN"/>
        </w:rPr>
      </w:pPr>
      <m:oMath>
        <m:sSub>
          <m:sSubPr>
            <m:ctrlPr>
              <w:del w:id="656" w:author="CATT" w:date="2024-10-04T14:56:00Z">
                <w:rPr>
                  <w:rFonts w:ascii="Cambria Math" w:eastAsiaTheme="minorEastAsia" w:hAnsi="Cambria Math"/>
                  <w:lang w:eastAsia="zh-CN"/>
                </w:rPr>
              </w:del>
            </m:ctrlPr>
          </m:sSubPr>
          <m:e>
            <w:del w:id="657" w:author="CATT" w:date="2024-10-04T14:56:00Z">
              <m:r>
                <m:rPr>
                  <m:sty m:val="p"/>
                </m:rPr>
                <w:rPr>
                  <w:rFonts w:ascii="Cambria Math" w:eastAsiaTheme="minorEastAsia" w:hAnsi="Cambria Math"/>
                  <w:lang w:eastAsia="zh-CN"/>
                </w:rPr>
                <m:t>T</m:t>
              </m:r>
            </w:del>
          </m:e>
          <m:sub>
            <w:del w:id="658" w:author="CATT" w:date="2024-10-04T14:56:00Z">
              <m:r>
                <m:rPr>
                  <m:sty m:val="p"/>
                </m:rPr>
                <w:rPr>
                  <w:rFonts w:ascii="Cambria Math" w:eastAsiaTheme="minorEastAsia" w:hAnsi="Cambria Math"/>
                  <w:lang w:eastAsia="zh-CN"/>
                </w:rPr>
                <m:t>RSTD,non-aggr</m:t>
              </m:r>
            </w:del>
          </m:sub>
        </m:sSub>
      </m:oMath>
      <w:del w:id="659" w:author="CATT" w:date="2024-10-04T14:56:00Z">
        <w:r w:rsidR="00250E42" w:rsidRPr="00442ADE" w:rsidDel="001A2918">
          <w:rPr>
            <w:rFonts w:eastAsiaTheme="minorEastAsia" w:hint="eastAsia"/>
            <w:lang w:eastAsia="zh-CN"/>
          </w:rPr>
          <w:delText xml:space="preserve"> </w:delText>
        </w:r>
        <w:r w:rsidR="00250E42" w:rsidRPr="00442ADE" w:rsidDel="001A2918">
          <w:rPr>
            <w:rFonts w:eastAsiaTheme="minorEastAsia"/>
            <w:lang w:eastAsia="zh-CN"/>
          </w:rPr>
          <w:delText>is zero if every resource set on every PFL</w:delText>
        </w:r>
        <w:r w:rsidR="00250E42" w:rsidRPr="00442ADE" w:rsidDel="001A2918">
          <w:rPr>
            <w:rFonts w:eastAsiaTheme="minorEastAsia"/>
          </w:rPr>
          <w:delText xml:space="preserve"> is linked for aggregation to at least one other resource set on another </w:delText>
        </w:r>
        <w:r w:rsidR="00250E42" w:rsidRPr="00442ADE" w:rsidDel="001A2918">
          <w:rPr>
            <w:rFonts w:eastAsiaTheme="minorEastAsia"/>
            <w:lang w:eastAsia="zh-CN"/>
          </w:rPr>
          <w:delText>PFL</w:delText>
        </w:r>
        <w:r w:rsidR="00250E42" w:rsidRPr="00442ADE" w:rsidDel="001A2918">
          <w:rPr>
            <w:rFonts w:eastAsiaTheme="minorEastAsia"/>
          </w:rPr>
          <w:delText xml:space="preserve">. Otherwise, </w:delTex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250E42" w:rsidRPr="00442ADE" w:rsidDel="001A2918">
          <w:rPr>
            <w:rFonts w:eastAsiaTheme="minorEastAsia" w:hint="eastAsia"/>
            <w:lang w:eastAsia="zh-CN"/>
          </w:rPr>
          <w:delText xml:space="preserve"> </w:delText>
        </w:r>
        <w:r w:rsidR="00250E42" w:rsidRPr="00442ADE" w:rsidDel="001A2918">
          <w:rPr>
            <w:rFonts w:eastAsiaTheme="minorEastAsia"/>
            <w:lang w:eastAsia="zh-CN"/>
          </w:rPr>
          <w:delText>is</w:delText>
        </w:r>
        <w:r w:rsidR="00250E42" w:rsidRPr="00442ADE" w:rsidDel="001A2918">
          <w:rPr>
            <w:rFonts w:eastAsiaTheme="minorEastAsia"/>
          </w:rPr>
          <w:delText xml:space="preserve"> as defined in clause 5.6.2.5 except that </w:delText>
        </w:r>
      </w:del>
    </w:p>
    <w:p w14:paraId="3DFB1016" w14:textId="541C5F6D" w:rsidR="00250E42" w:rsidRPr="00442ADE" w:rsidDel="001A2918" w:rsidRDefault="00250E42" w:rsidP="001A2918">
      <w:pPr>
        <w:rPr>
          <w:del w:id="660" w:author="CATT" w:date="2024-10-04T14:56:00Z"/>
          <w:rFonts w:eastAsiaTheme="minorEastAsia"/>
        </w:rPr>
      </w:pPr>
      <w:del w:id="661" w:author="CATT" w:date="2024-10-04T14:56:00Z">
        <w:r w:rsidRPr="00442ADE" w:rsidDel="001A2918">
          <w:rPr>
            <w:rFonts w:eastAsiaTheme="minorEastAsia"/>
            <w:lang w:eastAsia="zh-CN"/>
          </w:rPr>
          <w:delText>-</w:delText>
        </w:r>
        <w:r w:rsidRPr="00442ADE" w:rsidDel="001A2918">
          <w:rPr>
            <w:rFonts w:eastAsiaTheme="minorEastAsia"/>
            <w:lang w:eastAsia="zh-CN"/>
          </w:rPr>
          <w:tab/>
          <w:delText>only PFL</w:delText>
        </w:r>
        <w:r w:rsidRPr="00442ADE" w:rsidDel="001A2918">
          <w:rPr>
            <w:rFonts w:eastAsiaTheme="minorEastAsia"/>
          </w:rPr>
          <w:delText xml:space="preserve">s containing resource set(s) not linked to any other resource set(s) are considered in </w:delText>
        </w:r>
        <m:oMath>
          <m:r>
            <w:rPr>
              <w:rFonts w:ascii="Cambria Math" w:eastAsiaTheme="minorEastAsia" w:hAnsi="Cambria Math"/>
            </w:rPr>
            <m:t>L</m:t>
          </m:r>
        </m:oMath>
      </w:del>
    </w:p>
    <w:p w14:paraId="63A4F12F" w14:textId="1B014F8A" w:rsidR="00250E42" w:rsidRPr="00442ADE" w:rsidDel="001A2918" w:rsidRDefault="00250E42" w:rsidP="001A2918">
      <w:pPr>
        <w:rPr>
          <w:del w:id="662" w:author="CATT" w:date="2024-10-04T14:56:00Z"/>
          <w:rFonts w:eastAsiaTheme="minorEastAsia"/>
        </w:rPr>
      </w:pPr>
      <w:del w:id="663" w:author="CATT" w:date="2024-10-04T14:56:00Z">
        <w:r w:rsidRPr="00442ADE" w:rsidDel="001A2918">
          <w:rPr>
            <w:rFonts w:eastAsiaTheme="minorEastAsia"/>
            <w:lang w:eastAsia="zh-CN"/>
          </w:rPr>
          <w:delText>-</w:delText>
        </w:r>
        <w:r w:rsidRPr="00442ADE" w:rsidDel="001A2918">
          <w:rPr>
            <w:rFonts w:eastAsiaTheme="minorEastAsia"/>
            <w:lang w:eastAsia="zh-CN"/>
          </w:rPr>
          <w:tab/>
          <w:delText xml:space="preserve">on each PFL </w:delText>
        </w:r>
        <m:oMath>
          <m:r>
            <w:rPr>
              <w:rFonts w:ascii="Cambria Math" w:eastAsiaTheme="minorEastAsia" w:hAnsi="Cambria Math"/>
              <w:lang w:eastAsia="zh-CN"/>
            </w:rPr>
            <m:t>i</m:t>
          </m:r>
        </m:oMath>
        <w:r w:rsidRPr="00442ADE" w:rsidDel="001A2918">
          <w:rPr>
            <w:rFonts w:eastAsiaTheme="minorEastAsia"/>
          </w:rPr>
          <w:delText xml:space="preserve">, only resource set(s) not linked to any other resource set(s) are considered in </w:delTex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sidDel="001A2918">
          <w:rPr>
            <w:rFonts w:eastAsiaTheme="minorEastAsia"/>
          </w:rPr>
          <w:delText xml:space="preserve">, </w:delTex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sidDel="001A2918">
          <w:rPr>
            <w:rFonts w:eastAsiaTheme="minorEastAsia"/>
          </w:rPr>
          <w:delText xml:space="preserve"> and </w:delTex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del>
    </w:p>
    <w:p w14:paraId="49C58612" w14:textId="77DD766F" w:rsidR="00250E42" w:rsidRPr="00442ADE" w:rsidDel="001A2918" w:rsidRDefault="00250E42" w:rsidP="001A2918">
      <w:pPr>
        <w:rPr>
          <w:del w:id="664" w:author="CATT" w:date="2024-10-04T14:56:00Z"/>
          <w:rFonts w:eastAsiaTheme="minorEastAsia"/>
        </w:rPr>
      </w:pPr>
      <w:del w:id="665" w:author="CATT" w:date="2024-10-04T14:56:00Z">
        <w:r w:rsidRPr="00442ADE" w:rsidDel="001A2918">
          <w:rPr>
            <w:rFonts w:eastAsiaTheme="minorEastAsia"/>
            <w:lang w:eastAsia="zh-CN"/>
          </w:rPr>
          <w:delText>-</w:delText>
        </w:r>
        <w:r w:rsidRPr="00442ADE" w:rsidDel="001A2918">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sidDel="001A2918">
          <w:rPr>
            <w:rFonts w:eastAsiaTheme="minorEastAsia"/>
          </w:rPr>
          <w:delText xml:space="preserve">= 2 if the UE supports the capability of positioning measurements with reduced number of samples as indicated by </w:delText>
        </w:r>
        <w:r w:rsidRPr="00442ADE" w:rsidDel="001A2918">
          <w:rPr>
            <w:rFonts w:eastAsiaTheme="minorEastAsia"/>
            <w:i/>
          </w:rPr>
          <w:delText>supportedDL-PRS-ProcessingSamples-RRC-Inactive</w:delText>
        </w:r>
        <w:r w:rsidRPr="00442ADE" w:rsidDel="001A2918">
          <w:rPr>
            <w:rFonts w:eastAsiaTheme="minorEastAsia"/>
          </w:rPr>
          <w:delText xml:space="preserve"> specified in TS 37.355 [34], and the LMF requests the UE to perform positioning measurements with reduced number of samples.</w:delText>
        </w:r>
      </w:del>
    </w:p>
    <w:p w14:paraId="39B52CE4" w14:textId="73CB202A" w:rsidR="00250E42" w:rsidRPr="00442ADE" w:rsidRDefault="00585B19" w:rsidP="001A2918">
      <w:pPr>
        <w:rPr>
          <w:rFonts w:eastAsiaTheme="minorEastAsia"/>
          <w:lang w:eastAsia="zh-CN"/>
        </w:rPr>
      </w:pPr>
      <m:oMath>
        <m:sSub>
          <m:sSubPr>
            <m:ctrlPr>
              <w:del w:id="666" w:author="CATT" w:date="2024-10-04T14:56:00Z">
                <w:rPr>
                  <w:rFonts w:ascii="Cambria Math" w:hAnsi="Cambria Math"/>
                  <w:lang w:eastAsia="zh-CN"/>
                </w:rPr>
              </w:del>
            </m:ctrlPr>
          </m:sSubPr>
          <m:e>
            <w:del w:id="667" w:author="CATT" w:date="2024-10-04T14:56:00Z">
              <m:r>
                <m:rPr>
                  <m:sty m:val="p"/>
                </m:rPr>
                <w:rPr>
                  <w:rFonts w:ascii="Cambria Math" w:hAnsi="Cambria Math"/>
                  <w:lang w:eastAsia="zh-CN"/>
                </w:rPr>
                <m:t>T</m:t>
              </m:r>
            </w:del>
          </m:e>
          <m:sub>
            <w:del w:id="668" w:author="CATT" w:date="2024-10-04T14:56:00Z">
              <m:r>
                <m:rPr>
                  <m:sty m:val="p"/>
                </m:rPr>
                <w:rPr>
                  <w:rFonts w:ascii="Cambria Math" w:hAnsi="Cambria Math"/>
                  <w:lang w:eastAsia="zh-CN"/>
                </w:rPr>
                <m:t>RSTD,aggr</m:t>
              </m:r>
            </w:del>
          </m:sub>
        </m:sSub>
      </m:oMath>
      <w:del w:id="669" w:author="CATT" w:date="2024-10-04T14:56:00Z">
        <w:r w:rsidR="00250E42" w:rsidRPr="00442ADE" w:rsidDel="001A2918">
          <w:rPr>
            <w:rFonts w:hint="eastAsia"/>
            <w:lang w:eastAsia="zh-CN"/>
          </w:rPr>
          <w:delText xml:space="preserve"> </w:delText>
        </w:r>
        <w:r w:rsidR="00250E42" w:rsidRPr="00442ADE" w:rsidDel="001A2918">
          <w:rPr>
            <w:lang w:eastAsia="zh-CN"/>
          </w:rPr>
          <w:delText xml:space="preserve">is zero if no </w:delText>
        </w:r>
        <w:r w:rsidR="00250E42" w:rsidDel="001A2918">
          <w:rPr>
            <w:lang w:eastAsia="zh-CN"/>
          </w:rPr>
          <w:delText>resource</w:delText>
        </w:r>
        <w:r w:rsidR="00250E42" w:rsidRPr="00442ADE" w:rsidDel="001A2918">
          <w:rPr>
            <w:lang w:eastAsia="zh-CN"/>
          </w:rPr>
          <w:delText xml:space="preserve"> sets on any PFL</w:delText>
        </w:r>
        <w:r w:rsidR="00250E42" w:rsidRPr="00442ADE" w:rsidDel="001A2918">
          <w:delText xml:space="preserve"> are linked for aggregation with other resource sets on other PFLs. Otherwise, </w:del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250E42" w:rsidRPr="00442ADE" w:rsidDel="001A2918">
          <w:rPr>
            <w:rFonts w:hint="eastAsia"/>
            <w:lang w:eastAsia="zh-CN"/>
          </w:rPr>
          <w:delText xml:space="preserve"> </w:delText>
        </w:r>
        <w:r w:rsidR="00250E42" w:rsidRPr="00442ADE" w:rsidDel="001A2918">
          <w:rPr>
            <w:lang w:eastAsia="zh-CN"/>
          </w:rPr>
          <w:delText>is defined as</w:delText>
        </w:r>
      </w:del>
      <w:del w:id="670" w:author="CATT" w:date="2024-10-04T14:57:00Z">
        <w:r w:rsidR="00250E42" w:rsidRPr="00442ADE" w:rsidDel="0034475D">
          <w:rPr>
            <w:lang w:eastAsia="zh-CN"/>
          </w:rPr>
          <w:delText xml:space="preserve"> </w:delText>
        </w:r>
      </w:del>
    </w:p>
    <w:p w14:paraId="76880430" w14:textId="77777777" w:rsidR="00250E42" w:rsidRPr="00442ADE" w:rsidRDefault="00585B19" w:rsidP="00250E42">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5B158BB7" w14:textId="6A5D6A33" w:rsidR="00250E42" w:rsidRPr="00442ADE" w:rsidRDefault="00250E42" w:rsidP="00250E42">
      <w:pPr>
        <w:rPr>
          <w:rFonts w:eastAsiaTheme="minorEastAsia"/>
          <w:lang w:eastAsia="zh-CN"/>
        </w:rPr>
      </w:pPr>
      <w:del w:id="671" w:author="CATT" w:date="2024-10-04T15:46:00Z">
        <w:r w:rsidRPr="00442ADE" w:rsidDel="00EC2697">
          <w:rPr>
            <w:rFonts w:eastAsiaTheme="minorEastAsia"/>
            <w:lang w:eastAsia="zh-CN"/>
          </w:rPr>
          <w:delText>w</w:delText>
        </w:r>
      </w:del>
      <w:ins w:id="672" w:author="CATT" w:date="2024-10-04T15:46:00Z">
        <w:r w:rsidR="00EC2697">
          <w:rPr>
            <w:rFonts w:hint="eastAsia"/>
            <w:lang w:eastAsia="zh-CN"/>
          </w:rPr>
          <w:t>W</w:t>
        </w:r>
      </w:ins>
      <w:r w:rsidRPr="00442ADE">
        <w:rPr>
          <w:rFonts w:eastAsiaTheme="minorEastAsia"/>
          <w:lang w:eastAsia="zh-CN"/>
        </w:rPr>
        <w:t>here:</w:t>
      </w:r>
    </w:p>
    <w:p w14:paraId="649DC312" w14:textId="77777777" w:rsidR="00250E42" w:rsidRPr="00442ADE" w:rsidRDefault="00250E42" w:rsidP="00250E42">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3517058" w14:textId="77777777" w:rsidR="00250E42" w:rsidRPr="00442ADE" w:rsidRDefault="00250E42" w:rsidP="00250E42">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364F9B8A" w14:textId="77777777" w:rsidR="00250E42" w:rsidRPr="00442ADE" w:rsidRDefault="00250E42" w:rsidP="00250E42">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lang w:eastAsia="zh-CN"/>
        </w:rPr>
        <w:t>,</w:t>
      </w:r>
    </w:p>
    <w:p w14:paraId="270EC01F" w14:textId="77777777" w:rsidR="00250E42" w:rsidRPr="00442ADE" w:rsidRDefault="00250E42" w:rsidP="00250E42">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7BED2792" w14:textId="77777777" w:rsidR="00250E42" w:rsidRPr="00442ADE" w:rsidRDefault="00585B19" w:rsidP="00250E42">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541402B9" w14:textId="5B2D8DA1" w:rsidR="00250E42" w:rsidRPr="00442ADE" w:rsidRDefault="00250E42" w:rsidP="00250E42">
      <w:pPr>
        <w:rPr>
          <w:rFonts w:eastAsiaTheme="minorEastAsia" w:cs="v4.2.0"/>
          <w:lang w:eastAsia="zh-CN"/>
        </w:rPr>
      </w:pPr>
      <w:del w:id="673" w:author="CATT" w:date="2024-10-04T14:58:00Z">
        <w:r w:rsidRPr="00442ADE" w:rsidDel="00E97D94">
          <w:rPr>
            <w:rFonts w:eastAsia="MS Mincho" w:cs="v4.2.0"/>
          </w:rPr>
          <w:delText>w</w:delText>
        </w:r>
      </w:del>
      <w:ins w:id="674" w:author="CATT" w:date="2024-10-04T14:58:00Z">
        <w:r w:rsidR="00E97D94">
          <w:rPr>
            <w:rFonts w:cs="v4.2.0" w:hint="eastAsia"/>
            <w:lang w:eastAsia="zh-CN"/>
          </w:rPr>
          <w:t>W</w:t>
        </w:r>
      </w:ins>
      <w:r w:rsidRPr="00442ADE">
        <w:rPr>
          <w:rFonts w:eastAsia="MS Mincho" w:cs="v4.2.0"/>
        </w:rPr>
        <w:t>here:</w:t>
      </w:r>
    </w:p>
    <w:p w14:paraId="1EB9689F" w14:textId="77777777" w:rsidR="00250E42" w:rsidRDefault="00250E42" w:rsidP="00250E42">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49EF6770" w14:textId="77777777" w:rsidR="00250E42" w:rsidRDefault="00250E42" w:rsidP="00250E4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proofErr w:type="gramStart"/>
      <w:r>
        <w:t>i</w:t>
      </w:r>
      <w:r w:rsidRPr="00AB4257">
        <w:t>f</w:t>
      </w:r>
      <w:proofErr w:type="gramEnd"/>
      <w:r w:rsidRPr="00AB4257">
        <w:t xml:space="preserve"> the UE support</w:t>
      </w:r>
      <w:r w:rsidRPr="00AB4257">
        <w:rPr>
          <w:lang w:eastAsia="zh-CN"/>
        </w:rPr>
        <w:t>s</w:t>
      </w:r>
      <w:r w:rsidRPr="00AB4257">
        <w:t xml:space="preserve"> </w:t>
      </w:r>
      <w:r w:rsidRPr="008A7648">
        <w:rPr>
          <w:i/>
        </w:rPr>
        <w:t>parallelPRS-MeasRRC-Inactive-r17</w:t>
      </w:r>
      <w:r w:rsidRPr="00442ADE">
        <w:t>,</w:t>
      </w:r>
    </w:p>
    <w:p w14:paraId="00601F10" w14:textId="1AECB41E" w:rsidR="00250E42" w:rsidRPr="00442ADE" w:rsidRDefault="00250E42" w:rsidP="00250E42">
      <w:pPr>
        <w:ind w:left="851" w:hanging="284"/>
      </w:pPr>
      <w:r w:rsidRPr="00442ADE">
        <w:rPr>
          <w:rFonts w:eastAsia="MS Mincho" w:cs="v4.2.0"/>
        </w:rPr>
        <w:t>-</w:t>
      </w:r>
      <w:r w:rsidRPr="00442ADE">
        <w:rPr>
          <w:rFonts w:eastAsia="MS Mincho" w:cs="v4.2.0"/>
        </w:rPr>
        <w:tab/>
      </w:r>
      <w:del w:id="675" w:author="CATT" w:date="2024-10-04T15:21:00Z">
        <w:r w:rsidDel="0007665A">
          <w:rPr>
            <w:rFonts w:eastAsia="MS Mincho" w:cs="v4.2.0"/>
          </w:rPr>
          <w:delText>o</w:delText>
        </w:r>
      </w:del>
      <w:ins w:id="676" w:author="CATT" w:date="2024-10-04T15:21:00Z">
        <w:r w:rsidR="0007665A">
          <w:rPr>
            <w:rFonts w:cs="v4.2.0" w:hint="eastAsia"/>
            <w:lang w:eastAsia="zh-CN"/>
          </w:rPr>
          <w:t>O</w:t>
        </w:r>
      </w:ins>
      <w:r>
        <w:rPr>
          <w:rFonts w:eastAsia="MS Mincho" w:cs="v4.2.0"/>
        </w:rPr>
        <w:t>therwise,</w:t>
      </w:r>
    </w:p>
    <w:p w14:paraId="02946775" w14:textId="77777777" w:rsidR="00250E42" w:rsidRPr="00AB4257" w:rsidRDefault="00250E42" w:rsidP="00250E42">
      <w:pPr>
        <w:pStyle w:val="B3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1251A14A" w14:textId="77777777" w:rsidR="00250E42" w:rsidRPr="00442ADE" w:rsidRDefault="00250E42" w:rsidP="00250E42">
      <w:pPr>
        <w:pStyle w:val="B30"/>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0A5550F" w14:textId="77777777" w:rsidR="00250E42" w:rsidRDefault="00250E42" w:rsidP="00250E42">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41BCFB73" w14:textId="77777777" w:rsidR="00250E42" w:rsidRPr="000921D6" w:rsidRDefault="00250E42" w:rsidP="00250E42">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A074897" w14:textId="77777777" w:rsidR="00250E42" w:rsidRDefault="00250E42" w:rsidP="00250E42">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54788C37" w14:textId="77777777" w:rsidR="00250E42" w:rsidRDefault="00250E42" w:rsidP="00250E42">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FA7FF23" w14:textId="77777777" w:rsidR="00250E42" w:rsidRPr="00AF5628" w:rsidRDefault="00250E42" w:rsidP="00250E42">
      <w:pPr>
        <w:pStyle w:val="B30"/>
        <w:ind w:leftChars="525" w:left="1334"/>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AF39D6E" w14:textId="77777777" w:rsidR="00250E42" w:rsidRPr="00442ADE" w:rsidRDefault="00250E42" w:rsidP="00250E42">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4EEB7C3F" w14:textId="77777777" w:rsidR="00250E42" w:rsidRPr="00442ADE" w:rsidRDefault="00250E42" w:rsidP="00250E42">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3B0A5D52" w14:textId="77777777" w:rsidR="00250E42" w:rsidRPr="00442ADE" w:rsidRDefault="00250E42" w:rsidP="00250E42">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17AAE3DD" w14:textId="77777777" w:rsidR="00250E42" w:rsidRPr="00442ADE" w:rsidRDefault="00250E42" w:rsidP="00250E42">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11F45D4B" w14:textId="77777777" w:rsidR="00250E42" w:rsidRPr="00442ADE" w:rsidRDefault="00250E42" w:rsidP="00250E42">
      <w:pPr>
        <w:ind w:left="1418" w:hanging="284"/>
      </w:pPr>
      <w:r w:rsidRPr="00442ADE">
        <w:lastRenderedPageBreak/>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66ABCF13" w14:textId="77777777" w:rsidR="00250E42" w:rsidRPr="00442ADE" w:rsidRDefault="00250E42" w:rsidP="00250E42">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6833FB05" w14:textId="77777777" w:rsidR="00250E42" w:rsidRPr="00442ADE" w:rsidRDefault="00250E42" w:rsidP="00250E42">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2D31D6F8" w14:textId="77777777" w:rsidR="00250E42" w:rsidRPr="00442ADE" w:rsidRDefault="00250E42" w:rsidP="00250E42">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w:t>
      </w:r>
      <w:proofErr w:type="gramStart"/>
      <w:r w:rsidRPr="00442ADE">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w:t>
      </w:r>
      <w:proofErr w:type="gramStart"/>
      <w:r w:rsidRPr="00442ADE">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6C10AE00" w14:textId="77777777" w:rsidR="00250E42" w:rsidRPr="00442ADE" w:rsidRDefault="00250E42" w:rsidP="00250E4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56F021E5" w14:textId="77777777" w:rsidR="00250E42" w:rsidRPr="00442ADE" w:rsidRDefault="00250E42" w:rsidP="00250E4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55513D9C" w14:textId="77777777" w:rsidR="00250E42" w:rsidRPr="00442ADE" w:rsidRDefault="00250E42" w:rsidP="00250E42">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9C2C4D">
        <w:rPr>
          <w:i/>
          <w:iCs/>
        </w:rPr>
        <w:t>reducedNumOfSampleInMeasurementWithPRS</w:t>
      </w:r>
      <w:proofErr w:type="spellEnd"/>
      <w:r w:rsidRPr="009C2C4D">
        <w:rPr>
          <w:i/>
          <w:iCs/>
        </w:rPr>
        <w:t>-BWA-RRC-</w:t>
      </w:r>
      <w:proofErr w:type="spellStart"/>
      <w:r w:rsidRPr="009C2C4D">
        <w:rPr>
          <w:i/>
          <w:iCs/>
        </w:rPr>
        <w:t>IdleAndInactive</w:t>
      </w:r>
      <w:proofErr w:type="spellEnd"/>
      <w:r w:rsidRPr="00442ADE">
        <w:t xml:space="preserve"> specified in TS 37.355 [34], and the LMF requests the UE to perform positioning measurements with reduced number of samples, </w:t>
      </w:r>
    </w:p>
    <w:p w14:paraId="28B56756" w14:textId="77777777" w:rsidR="00250E42" w:rsidRPr="00442ADE" w:rsidRDefault="00250E42" w:rsidP="00250E42">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524A03AA" w14:textId="77777777" w:rsidR="00250E42" w:rsidRPr="00442ADE" w:rsidRDefault="00250E42" w:rsidP="00250E42">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rPr>
          <w:lang w:eastAsia="zh-CN"/>
        </w:rPr>
        <w:t>,</w:t>
      </w:r>
    </w:p>
    <w:p w14:paraId="7C7B7E26" w14:textId="77777777" w:rsidR="00250E42" w:rsidRPr="00442ADE" w:rsidRDefault="00585B19" w:rsidP="00250E42">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250E42" w:rsidRPr="00442ADE">
        <w:t xml:space="preserve"> </w:t>
      </w:r>
    </w:p>
    <w:p w14:paraId="28A37F80" w14:textId="77777777" w:rsidR="00250E42" w:rsidRPr="00442ADE" w:rsidRDefault="00250E42" w:rsidP="00250E42">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442ADE">
        <w:rPr>
          <w:lang w:eastAsia="zh-CN"/>
        </w:rPr>
        <w:t xml:space="preserve"> </w:t>
      </w:r>
      <w:r w:rsidRPr="00442ADE">
        <w:t>specified in TS 37.355 [34].</w:t>
      </w:r>
    </w:p>
    <w:p w14:paraId="235F298B" w14:textId="77777777" w:rsidR="00250E42" w:rsidRPr="00442ADE" w:rsidRDefault="00250E42" w:rsidP="00250E42">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14C97D62" w14:textId="77777777" w:rsidR="00250E42" w:rsidRPr="00442ADE" w:rsidRDefault="00250E42" w:rsidP="00250E42">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10DBE1CF" w14:textId="77777777" w:rsidR="00250E42" w:rsidRPr="00442ADE" w:rsidRDefault="00250E42" w:rsidP="00250E42">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5E72876E" w14:textId="77777777" w:rsidR="00250E42" w:rsidRPr="00442ADE" w:rsidRDefault="00250E42" w:rsidP="00250E42">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6AC280DE" w14:textId="77777777" w:rsidR="00250E42" w:rsidRPr="00442ADE" w:rsidRDefault="00250E42" w:rsidP="00250E42">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w:t>
      </w:r>
      <w:proofErr w:type="gramStart"/>
      <w:r w:rsidRPr="00442ADE">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42D6B2CB" w14:textId="77777777" w:rsidR="00250E42" w:rsidRPr="00442ADE" w:rsidRDefault="00250E42" w:rsidP="00250E42">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4195F009" w14:textId="77777777" w:rsidR="00250E42" w:rsidRPr="000F54D5" w:rsidRDefault="00250E42" w:rsidP="00250E42">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are transmitted by the TRP using single </w:t>
      </w:r>
      <w:proofErr w:type="gramStart"/>
      <w:r w:rsidRPr="000F54D5">
        <w:rPr>
          <w:lang w:eastAsia="zh-CN"/>
        </w:rPr>
        <w:t>Tx</w:t>
      </w:r>
      <w:proofErr w:type="gramEnd"/>
      <w:r w:rsidRPr="000F54D5">
        <w:rPr>
          <w:lang w:eastAsia="zh-CN"/>
        </w:rPr>
        <w:t xml:space="preserve"> chain as defined in clause 5.1.6.5.3 in TS 38.214 [26].</w:t>
      </w:r>
    </w:p>
    <w:p w14:paraId="30265E64" w14:textId="4B117742" w:rsidR="00250E42" w:rsidRPr="001B2889" w:rsidRDefault="00250E42" w:rsidP="00250E42">
      <w:pPr>
        <w:rPr>
          <w:lang w:eastAsia="zh-CN"/>
        </w:rPr>
      </w:pPr>
      <w:proofErr w:type="gramStart"/>
      <w:r>
        <w:rPr>
          <w:rFonts w:hint="eastAsia"/>
          <w:lang w:eastAsia="zh-CN"/>
        </w:rPr>
        <w:lastRenderedPageBreak/>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del w:id="677" w:author="CATT" w:date="2024-10-04T15:24:00Z">
                <w:rPr>
                  <w:rFonts w:ascii="Cambria Math" w:hAnsi="Cambria Math"/>
                  <w:iCs/>
                </w:rPr>
              </w:del>
            </m:ctrlPr>
          </m:sSubPr>
          <m:e>
            <w:del w:id="678" w:author="CATT" w:date="2024-10-04T15:24:00Z">
              <m:r>
                <m:rPr>
                  <m:sty m:val="p"/>
                </m:rPr>
                <w:rPr>
                  <w:rFonts w:ascii="Cambria Math" w:hAnsi="Cambria Math"/>
                </w:rPr>
                <m:t>T</m:t>
              </m:r>
            </w:del>
          </m:e>
          <m:sub>
            <w:del w:id="679" w:author="CATT" w:date="2024-10-04T15:24:00Z">
              <m:r>
                <m:rPr>
                  <m:sty m:val="p"/>
                </m:rPr>
                <w:rPr>
                  <w:rFonts w:ascii="Cambria Math" w:hAnsi="Cambria Math"/>
                </w:rPr>
                <m:t>RSTD,aggr,m</m:t>
              </m:r>
            </w:del>
          </m:sub>
        </m:sSub>
      </m:oMath>
      <w:del w:id="680" w:author="CATT" w:date="2024-10-04T15:24:00Z">
        <w:r w:rsidDel="0007665A">
          <w:rPr>
            <w:rFonts w:ascii="Times" w:hAnsi="Times" w:hint="eastAsia"/>
            <w:iCs/>
            <w:lang w:eastAsia="zh-CN"/>
          </w:rPr>
          <w:delText xml:space="preserve"> </w:delText>
        </w:r>
      </w:del>
      <w:ins w:id="681" w:author="CATT" w:date="2024-10-04T15:24:00Z">
        <w:r w:rsidR="0007665A">
          <w:rPr>
            <w:rFonts w:ascii="Times" w:hAnsi="Times" w:hint="eastAsia"/>
            <w:iCs/>
            <w:lang w:eastAsia="zh-CN"/>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oMath>
        <w:r w:rsidR="0007665A">
          <w:rPr>
            <w:rFonts w:ascii="Times" w:hAnsi="Times" w:hint="eastAsia"/>
            <w:iCs/>
            <w:lang w:eastAsia="zh-CN"/>
          </w:rPr>
          <w:t xml:space="preserve"> </w:t>
        </w:r>
      </w:ins>
      <w:r>
        <w:rPr>
          <w:rFonts w:ascii="Times" w:hAnsi="Times"/>
          <w:iCs/>
          <w:lang w:eastAsia="zh-CN"/>
        </w:rPr>
        <w:t>can be longer than specified above.</w:t>
      </w:r>
      <w:proofErr w:type="gramEnd"/>
      <w:r>
        <w:rPr>
          <w:rFonts w:ascii="Times" w:hAnsi="Times"/>
          <w:iCs/>
          <w:lang w:eastAsia="zh-CN"/>
        </w:rPr>
        <w:t xml:space="preserve"> </w:t>
      </w:r>
    </w:p>
    <w:p w14:paraId="4AFFE2FE" w14:textId="53ADB2AD" w:rsidR="00250E42" w:rsidRPr="00442ADE" w:rsidRDefault="00250E42" w:rsidP="00250E42">
      <w:pPr>
        <w:rPr>
          <w:iCs/>
          <w:noProof/>
          <w:lang w:eastAsia="zh-CN"/>
        </w:rPr>
      </w:pPr>
      <w:r w:rsidRPr="00442ADE">
        <w:t>The time</w:t>
      </w:r>
      <w:ins w:id="682" w:author="CATT" w:date="2024-10-04T15:22:00Z">
        <w:r w:rsidR="0007665A">
          <w:rPr>
            <w:rFonts w:hint="eastAsia"/>
            <w:lang w:eastAsia="zh-CN"/>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oMath>
      </w:ins>
      <m:oMath>
        <m:r>
          <m:rPr>
            <m:sty m:val="p"/>
          </m:rPr>
          <w:rPr>
            <w:rFonts w:ascii="Cambria Math" w:hAnsi="Cambria Math"/>
          </w:rPr>
          <m:t xml:space="preserve"> </m:t>
        </m:r>
        <m:sSub>
          <m:sSubPr>
            <m:ctrlPr>
              <w:del w:id="683" w:author="CATT" w:date="2024-10-04T15:22:00Z">
                <w:rPr>
                  <w:rFonts w:ascii="Cambria Math" w:hAnsi="Cambria Math"/>
                  <w:sz w:val="18"/>
                  <w:szCs w:val="18"/>
                </w:rPr>
              </w:del>
            </m:ctrlPr>
          </m:sSubPr>
          <m:e>
            <w:del w:id="684" w:author="CATT" w:date="2024-10-04T15:22:00Z">
              <m:r>
                <m:rPr>
                  <m:sty m:val="p"/>
                </m:rPr>
                <w:rPr>
                  <w:rFonts w:ascii="Cambria Math" w:hAnsi="Cambria Math"/>
                  <w:sz w:val="18"/>
                  <w:szCs w:val="18"/>
                </w:rPr>
                <m:t>T</m:t>
              </m:r>
            </w:del>
          </m:e>
          <m:sub>
            <w:del w:id="685" w:author="CATT" w:date="2024-10-04T15:22:00Z">
              <m:r>
                <m:rPr>
                  <m:sty m:val="p"/>
                </m:rPr>
                <w:rPr>
                  <w:rFonts w:ascii="Cambria Math" w:hAnsi="Cambria Math"/>
                  <w:sz w:val="18"/>
                  <w:szCs w:val="18"/>
                </w:rPr>
                <m:t>RSTD,Total</m:t>
              </m:r>
            </w:del>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w:t>
      </w:r>
      <w:proofErr w:type="spellStart"/>
      <w:r w:rsidRPr="00442ADE">
        <w:rPr>
          <w:i/>
        </w:rPr>
        <w:t>Provide</w:t>
      </w:r>
      <w:r w:rsidRPr="00442ADE">
        <w:rPr>
          <w:i/>
          <w:noProof/>
        </w:rPr>
        <w:t>AssistanceData</w:t>
      </w:r>
      <w:proofErr w:type="spellEnd"/>
      <w:r w:rsidRPr="00442ADE" w:rsidDel="006757E5">
        <w:rPr>
          <w:i/>
        </w:rPr>
        <w:t xml:space="preserve"> </w:t>
      </w:r>
      <w:r w:rsidRPr="00442ADE">
        <w:t xml:space="preserve">message and </w:t>
      </w:r>
      <w:r w:rsidRPr="00442ADE">
        <w:rPr>
          <w:i/>
        </w:rPr>
        <w:t>NR-</w:t>
      </w:r>
      <w:r>
        <w:rPr>
          <w:i/>
        </w:rPr>
        <w:t>DL-</w:t>
      </w:r>
      <w:r w:rsidRPr="00442ADE">
        <w:rPr>
          <w:i/>
        </w:rPr>
        <w:t>TDOA-</w:t>
      </w:r>
      <w:proofErr w:type="spellStart"/>
      <w:r w:rsidRPr="00442ADE">
        <w:rPr>
          <w:i/>
        </w:rPr>
        <w:t>Request</w:t>
      </w:r>
      <w:r w:rsidRPr="00442ADE">
        <w:rPr>
          <w:i/>
          <w:noProof/>
        </w:rPr>
        <w:t>LocationInformation</w:t>
      </w:r>
      <w:proofErr w:type="spellEnd"/>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55B3FABF" w14:textId="77777777" w:rsidR="00250E42" w:rsidRPr="00442ADE" w:rsidRDefault="00250E42" w:rsidP="00250E42">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74A74E5F" w14:textId="77777777" w:rsidR="00250E42" w:rsidRPr="00442ADE" w:rsidRDefault="00250E42" w:rsidP="00250E42">
      <w:pPr>
        <w:rPr>
          <w:lang w:val="en-US" w:eastAsia="zh-CN"/>
        </w:rPr>
      </w:pPr>
      <w:r w:rsidRPr="00442ADE">
        <w:rPr>
          <w:lang w:eastAsia="zh-CN"/>
        </w:rPr>
        <w:t>If the DRX cycle is reconfigured during the RSTD measurement period, then the measurement period can be longer.</w:t>
      </w:r>
    </w:p>
    <w:p w14:paraId="76B6FFBA" w14:textId="77777777" w:rsidR="00EE0B45" w:rsidRDefault="00250E42" w:rsidP="00250E42">
      <w:pPr>
        <w:rPr>
          <w:ins w:id="686" w:author="CATT" w:date="2024-10-04T15:25:00Z"/>
          <w:lang w:val="en-US" w:eastAsia="zh-CN"/>
        </w:rPr>
      </w:pPr>
      <w:r w:rsidRPr="00442ADE">
        <w:rPr>
          <w:lang w:val="en-US" w:eastAsia="zh-CN"/>
        </w:rPr>
        <w:t>When PRS-RSRP is configured for DL-TDOA, RSTD and PRS-RSRP are performed over the same measurement period.</w:t>
      </w:r>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p>
    <w:p w14:paraId="51767C4F" w14:textId="657D8372" w:rsidR="00250E42" w:rsidRPr="00442ADE" w:rsidRDefault="00250E42" w:rsidP="00250E42">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498BCED2" w14:textId="77777777" w:rsidR="00250E42" w:rsidRPr="00442ADE" w:rsidRDefault="00250E42" w:rsidP="00250E42">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138A2C41" w14:textId="77777777" w:rsidR="00250E42" w:rsidRPr="00442ADE" w:rsidRDefault="00250E42" w:rsidP="00250E42">
      <w:pPr>
        <w:rPr>
          <w:lang w:val="en-US" w:eastAsia="zh-CN"/>
        </w:rPr>
      </w:pPr>
      <w:proofErr w:type="gramStart"/>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roofErr w:type="gramEnd"/>
    </w:p>
    <w:p w14:paraId="36D0648C" w14:textId="77777777" w:rsidR="00250E42" w:rsidRPr="00442ADE" w:rsidRDefault="00250E42" w:rsidP="00250E42">
      <w:pPr>
        <w:rPr>
          <w:lang w:val="en-US" w:eastAsia="zh-CN"/>
        </w:rPr>
      </w:pPr>
      <w:r w:rsidRPr="00442ADE">
        <w:rPr>
          <w:lang w:val="en-US" w:eastAsia="zh-CN"/>
        </w:rPr>
        <w:t xml:space="preserve">The measurement requirements do not apply for a PRS resource, if the PRS resource is across two sampling duration of N within </w:t>
      </w:r>
      <w:proofErr w:type="gramStart"/>
      <w:r w:rsidRPr="00442ADE">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73AE2BC5" w14:textId="77777777" w:rsidR="00250E42" w:rsidRPr="00442ADE" w:rsidRDefault="00250E42" w:rsidP="00250E42">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BD20765" w14:textId="1CC014D3" w:rsidR="00250E42" w:rsidRPr="00442ADE" w:rsidRDefault="00250E42" w:rsidP="00250E42">
      <w:pPr>
        <w:rPr>
          <w:lang w:val="en-US" w:eastAsia="zh-CN"/>
        </w:rPr>
      </w:pPr>
      <w:r w:rsidRPr="00442ADE">
        <w:rPr>
          <w:rFonts w:cs="v4.2.0"/>
        </w:rPr>
        <w:t>The requirements in clause 5.</w:t>
      </w:r>
      <w:r w:rsidRPr="00442ADE">
        <w:rPr>
          <w:rFonts w:cs="v4.2.0" w:hint="eastAsia"/>
          <w:lang w:eastAsia="zh-CN"/>
        </w:rPr>
        <w:t>6</w:t>
      </w:r>
      <w:r w:rsidRPr="00442ADE">
        <w:rPr>
          <w:rFonts w:cs="v4.2.0"/>
        </w:rPr>
        <w:t>.2 do not apply if the PRS configuration given by higher layer param</w:t>
      </w:r>
      <w:ins w:id="687" w:author="CATT" w:date="2024-10-04T15:46:00Z">
        <w:r w:rsidR="00EC2697">
          <w:rPr>
            <w:rFonts w:cs="v4.2.0" w:hint="eastAsia"/>
            <w:lang w:eastAsia="zh-CN"/>
          </w:rPr>
          <w:t>e</w:t>
        </w:r>
      </w:ins>
      <w:r w:rsidRPr="00442ADE">
        <w:rPr>
          <w:rFonts w:cs="v4.2.0"/>
        </w:rPr>
        <w:t xml:space="preserve">ters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43729E02" w14:textId="77777777" w:rsidR="00250E42" w:rsidRPr="00442ADE" w:rsidRDefault="00250E42" w:rsidP="00250E42">
      <w:r w:rsidRPr="00442ADE">
        <w:t>If cell re-selection occurs while RSTD measurements are being performed, then the UE shall continue and complete the on-going RSTD measurements after the cell selection is completed. The RSTD measurement period can be longer.</w:t>
      </w:r>
    </w:p>
    <w:p w14:paraId="1F24975C" w14:textId="77777777" w:rsidR="00250E42" w:rsidRPr="00442ADE" w:rsidRDefault="00250E42" w:rsidP="00250E42">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57744841" w14:textId="16A8FDA9" w:rsidR="005F486E" w:rsidRPr="00250E42" w:rsidRDefault="00250E42" w:rsidP="005F486E">
      <w:pPr>
        <w:rPr>
          <w:lang w:eastAsia="zh-CN"/>
        </w:rPr>
      </w:pPr>
      <w:r w:rsidRPr="00442ADE">
        <w:t>The UE shall meet the RSTD measurement accuracy requirements in clause 10.1.</w:t>
      </w:r>
      <w:r w:rsidRPr="00442ADE">
        <w:rPr>
          <w:rFonts w:hint="eastAsia"/>
          <w:lang w:eastAsia="zh-CN"/>
        </w:rPr>
        <w:t>23</w:t>
      </w:r>
      <w:ins w:id="688" w:author="CATT" w:date="2024-10-04T14:55:00Z">
        <w:r w:rsidR="002C27A8">
          <w:rPr>
            <w:rFonts w:hint="eastAsia"/>
            <w:lang w:eastAsia="zh-CN"/>
          </w:rPr>
          <w:t>A</w:t>
        </w:r>
      </w:ins>
      <w:r w:rsidRPr="00442ADE">
        <w:t>.</w:t>
      </w:r>
      <w:ins w:id="689" w:author="CATT" w:date="2024-10-04T14:55:00Z">
        <w:r w:rsidR="002C27A8">
          <w:rPr>
            <w:rFonts w:hint="eastAsia"/>
            <w:lang w:eastAsia="zh-CN"/>
          </w:rPr>
          <w:t>2</w:t>
        </w:r>
      </w:ins>
      <w:r w:rsidRPr="00442ADE">
        <w:t>.</w:t>
      </w:r>
    </w:p>
    <w:p w14:paraId="0C23E0D0" w14:textId="4BE082C3" w:rsidR="005F486E" w:rsidRDefault="005F486E" w:rsidP="005F486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6ECE9177" w14:textId="60173ACF" w:rsidR="005F486E" w:rsidRDefault="005F486E" w:rsidP="005F486E">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0A6CA508" w14:textId="77777777" w:rsidR="00164FE1" w:rsidRDefault="00164FE1" w:rsidP="00164FE1">
      <w:pPr>
        <w:pStyle w:val="40"/>
      </w:pPr>
      <w:r>
        <w:t>5</w:t>
      </w:r>
      <w:r w:rsidRPr="00890A11">
        <w:t>.</w:t>
      </w:r>
      <w:r>
        <w:t>6</w:t>
      </w:r>
      <w:r w:rsidRPr="00890A11">
        <w:t>.</w:t>
      </w:r>
      <w:r>
        <w:t>4</w:t>
      </w:r>
      <w:r w:rsidRPr="00890A11">
        <w:t>.</w:t>
      </w:r>
      <w:r>
        <w:t>6</w:t>
      </w:r>
      <w:r w:rsidRPr="00890A11">
        <w:tab/>
        <w:t xml:space="preserve">Measurement Period Requirements with </w:t>
      </w:r>
      <w:r>
        <w:t>Bandwidth Aggregation</w:t>
      </w:r>
    </w:p>
    <w:p w14:paraId="0503DBA8" w14:textId="77777777" w:rsidR="00164FE1" w:rsidRPr="00D72E02" w:rsidRDefault="00164FE1" w:rsidP="00164FE1">
      <w:pPr>
        <w:rPr>
          <w:lang w:eastAsia="zh-CN"/>
        </w:rPr>
      </w:pPr>
      <w:r w:rsidRPr="00D72E02">
        <w:rPr>
          <w:rFonts w:hint="eastAsia"/>
          <w:lang w:eastAsia="zh-CN"/>
        </w:rPr>
        <w:t>T</w:t>
      </w:r>
      <w:r w:rsidRPr="00D72E02">
        <w:rPr>
          <w:lang w:eastAsia="zh-CN"/>
        </w:rPr>
        <w:t xml:space="preserve">he requirements in this clause apply provided that UE receives requests from LMF to perform PRS measurement on aggregated positioning frequency layers (PFLs) via </w:t>
      </w:r>
      <w:r w:rsidRPr="00D72E02">
        <w:rPr>
          <w:i/>
        </w:rPr>
        <w:t>nr-DL-PRS-</w:t>
      </w:r>
      <w:proofErr w:type="spellStart"/>
      <w:r w:rsidRPr="00D72E02">
        <w:rPr>
          <w:i/>
        </w:rPr>
        <w:t>JointMeasurementRequested</w:t>
      </w:r>
      <w:r w:rsidRPr="00D72E02">
        <w:rPr>
          <w:rFonts w:hint="eastAsia"/>
          <w:i/>
          <w:lang w:eastAsia="zh-CN"/>
        </w:rPr>
        <w:t>PFL</w:t>
      </w:r>
      <w:proofErr w:type="spellEnd"/>
      <w:r w:rsidRPr="00D72E02">
        <w:rPr>
          <w:rFonts w:hint="eastAsia"/>
          <w:i/>
          <w:lang w:eastAsia="zh-CN"/>
        </w:rPr>
        <w:t>-List [34]</w:t>
      </w:r>
      <w:r w:rsidRPr="00D72E02">
        <w:rPr>
          <w:lang w:eastAsia="zh-CN"/>
        </w:rPr>
        <w:t xml:space="preserve">. </w:t>
      </w:r>
    </w:p>
    <w:p w14:paraId="000E74E8" w14:textId="2D576AB1" w:rsidR="00164FE1" w:rsidRPr="005973ED" w:rsidRDefault="00164FE1" w:rsidP="00164FE1">
      <w:pPr>
        <w:rPr>
          <w:rFonts w:eastAsiaTheme="minorEastAsia"/>
        </w:rPr>
      </w:pPr>
      <w:r w:rsidRPr="00D72E02">
        <w:rPr>
          <w:lang w:eastAsia="zh-CN"/>
        </w:rPr>
        <w:t xml:space="preserve">When physical layer receives last of </w:t>
      </w:r>
      <w:r w:rsidRPr="00D72E02">
        <w:rPr>
          <w:i/>
        </w:rPr>
        <w:t>NR-Multi-RTT-</w:t>
      </w:r>
      <w:proofErr w:type="spellStart"/>
      <w:r w:rsidRPr="00D72E02">
        <w:rPr>
          <w:i/>
        </w:rPr>
        <w:t>Provide</w:t>
      </w:r>
      <w:r w:rsidRPr="00D72E02">
        <w:rPr>
          <w:i/>
          <w:noProof/>
        </w:rPr>
        <w:t>AssistanceData</w:t>
      </w:r>
      <w:proofErr w:type="spellEnd"/>
      <w:r w:rsidRPr="00D72E02">
        <w:t xml:space="preserve"> message and </w:t>
      </w:r>
      <w:r w:rsidRPr="00D72E02">
        <w:rPr>
          <w:i/>
        </w:rPr>
        <w:t>NR-Multi-RTT-</w:t>
      </w:r>
      <w:proofErr w:type="spellStart"/>
      <w:r w:rsidRPr="00D72E02">
        <w:rPr>
          <w:i/>
        </w:rPr>
        <w:t>Request</w:t>
      </w:r>
      <w:r w:rsidRPr="00D72E02">
        <w:rPr>
          <w:i/>
          <w:noProof/>
        </w:rPr>
        <w:t>LocationInformation</w:t>
      </w:r>
      <w:proofErr w:type="spellEnd"/>
      <w:r w:rsidRPr="00D72E02">
        <w:rPr>
          <w:i/>
        </w:rPr>
        <w:t xml:space="preserve"> </w:t>
      </w:r>
      <w:r w:rsidRPr="00D72E02">
        <w:rPr>
          <w:iCs/>
        </w:rPr>
        <w:t>message from LMF via LPP [34]</w:t>
      </w:r>
      <w:r w:rsidRPr="00D72E02">
        <w:t>,</w:t>
      </w:r>
      <w:r w:rsidRPr="00D72E02">
        <w:rPr>
          <w:i/>
        </w:rPr>
        <w:t xml:space="preserve"> </w:t>
      </w:r>
      <w:r w:rsidRPr="00D72E02">
        <w:rPr>
          <w:iCs/>
        </w:rPr>
        <w:t>the UE shall be able to measure multiple (</w:t>
      </w:r>
      <w:r w:rsidRPr="00D72E02">
        <w:rPr>
          <w:rFonts w:cs="Arial"/>
        </w:rPr>
        <w:t>up to the UE capability specified in Clause 5.6.4.3</w:t>
      </w:r>
      <w:r w:rsidRPr="00D72E02">
        <w:rPr>
          <w:iCs/>
        </w:rPr>
        <w:t xml:space="preserve">) UE Rx-Tx time difference measurements, defined </w:t>
      </w:r>
      <w:r w:rsidRPr="00D72E02">
        <w:t xml:space="preserve">in TS 38.215 [4], </w:t>
      </w:r>
      <w:r w:rsidRPr="00D72E02">
        <w:rPr>
          <w:lang w:eastAsia="zh-CN"/>
        </w:rPr>
        <w:t>during</w:t>
      </w:r>
      <w:r w:rsidRPr="00D72E02">
        <w:t xml:space="preserve"> the measurement period</w:t>
      </w:r>
      <w:ins w:id="690" w:author="CATT" w:date="2024-10-04T15:08:00Z">
        <w:r w:rsidR="00756ED4">
          <w:rPr>
            <w:rFonts w:hint="eastAsia"/>
            <w:lang w:eastAsia="zh-CN"/>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oMath>
      </w:ins>
      <w:del w:id="691" w:author="CATT" w:date="2024-10-04T15:09:00Z">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del>
      <w:r w:rsidRPr="00D72E02">
        <w:t xml:space="preserve"> defined as:</w:t>
      </w:r>
    </w:p>
    <w:p w14:paraId="45A79696" w14:textId="3359D23D" w:rsidR="00164FE1" w:rsidRPr="005973ED" w:rsidDel="00756ED4" w:rsidRDefault="00164FE1" w:rsidP="00756ED4">
      <w:pPr>
        <w:pStyle w:val="EQ"/>
        <w:rPr>
          <w:del w:id="692" w:author="CATT" w:date="2024-10-04T15:09:00Z"/>
          <w:rFonts w:eastAsiaTheme="minorEastAsia"/>
          <w:iCs/>
        </w:rPr>
      </w:pPr>
      <w:r w:rsidRPr="005973ED">
        <w:rPr>
          <w:rFonts w:eastAsiaTheme="minorEastAsia"/>
          <w:iCs/>
        </w:rPr>
        <w:tab/>
      </w:r>
      <m:oMath>
        <m:sSub>
          <m:sSubPr>
            <m:ctrlPr>
              <w:del w:id="693" w:author="CATT" w:date="2024-10-04T15:09:00Z">
                <w:rPr>
                  <w:rFonts w:ascii="Cambria Math" w:eastAsiaTheme="minorEastAsia" w:hAnsi="Cambria Math"/>
                  <w:iCs/>
                </w:rPr>
              </w:del>
            </m:ctrlPr>
          </m:sSubPr>
          <m:e>
            <w:del w:id="694" w:author="CATT" w:date="2024-10-04T15:09:00Z">
              <m:r>
                <m:rPr>
                  <m:sty m:val="p"/>
                </m:rPr>
                <w:rPr>
                  <w:rFonts w:ascii="Cambria Math" w:eastAsiaTheme="minorEastAsia" w:hAnsi="Cambria Math"/>
                </w:rPr>
                <m:t>T</m:t>
              </m:r>
            </w:del>
          </m:e>
          <m:sub>
            <w:del w:id="695" w:author="CATT" w:date="2024-10-04T15:09:00Z">
              <m:r>
                <m:rPr>
                  <m:sty m:val="p"/>
                </m:rPr>
                <w:rPr>
                  <w:rFonts w:ascii="Cambria Math" w:eastAsiaTheme="minorEastAsia" w:hAnsi="Cambria Math"/>
                </w:rPr>
                <m:t>UERxTx,total</m:t>
              </m:r>
            </w:del>
          </m:sub>
        </m:sSub>
        <w:del w:id="696" w:author="CATT" w:date="2024-10-04T15:09:00Z">
          <m:r>
            <m:rPr>
              <m:sty m:val="p"/>
            </m:rPr>
            <w:rPr>
              <w:rFonts w:ascii="Cambria Math" w:eastAsiaTheme="minorEastAsia" w:hAnsi="Cambria Math"/>
            </w:rPr>
            <m:t xml:space="preserve">= </m:t>
          </m:r>
        </w:del>
        <m:sSub>
          <m:sSubPr>
            <m:ctrlPr>
              <w:del w:id="697" w:author="CATT" w:date="2024-10-04T15:09:00Z">
                <w:rPr>
                  <w:rFonts w:ascii="Cambria Math" w:eastAsiaTheme="minorEastAsia" w:hAnsi="Cambria Math"/>
                </w:rPr>
              </w:del>
            </m:ctrlPr>
          </m:sSubPr>
          <m:e>
            <w:del w:id="698" w:author="CATT" w:date="2024-10-04T15:09:00Z">
              <m:r>
                <m:rPr>
                  <m:sty m:val="p"/>
                </m:rPr>
                <w:rPr>
                  <w:rFonts w:ascii="Cambria Math" w:eastAsiaTheme="minorEastAsia" w:hAnsi="Cambria Math"/>
                </w:rPr>
                <m:t>T</m:t>
              </m:r>
            </w:del>
          </m:e>
          <m:sub>
            <w:del w:id="699" w:author="CATT" w:date="2024-10-04T15:09:00Z">
              <m:r>
                <m:rPr>
                  <m:sty m:val="p"/>
                </m:rPr>
                <w:rPr>
                  <w:rFonts w:ascii="Cambria Math" w:eastAsiaTheme="minorEastAsia" w:hAnsi="Cambria Math"/>
                </w:rPr>
                <m:t>UERxTx, aggr</m:t>
              </m:r>
            </w:del>
          </m:sub>
        </m:sSub>
        <w:del w:id="700" w:author="CATT" w:date="2024-10-04T15:09:00Z">
          <m:r>
            <m:rPr>
              <m:sty m:val="p"/>
            </m:rPr>
            <w:rPr>
              <w:rFonts w:ascii="Cambria Math" w:eastAsiaTheme="minorEastAsia" w:hAnsi="Cambria Math"/>
            </w:rPr>
            <m:t xml:space="preserve">+ </m:t>
          </m:r>
        </w:del>
        <m:sSub>
          <m:sSubPr>
            <m:ctrlPr>
              <w:del w:id="701" w:author="CATT" w:date="2024-10-04T15:09:00Z">
                <w:rPr>
                  <w:rFonts w:ascii="Cambria Math" w:eastAsiaTheme="minorEastAsia" w:hAnsi="Cambria Math"/>
                </w:rPr>
              </w:del>
            </m:ctrlPr>
          </m:sSubPr>
          <m:e>
            <w:del w:id="702" w:author="CATT" w:date="2024-10-04T15:09:00Z">
              <m:r>
                <m:rPr>
                  <m:sty m:val="p"/>
                </m:rPr>
                <w:rPr>
                  <w:rFonts w:ascii="Cambria Math" w:eastAsiaTheme="minorEastAsia" w:hAnsi="Cambria Math"/>
                </w:rPr>
                <m:t>T</m:t>
              </m:r>
            </w:del>
          </m:e>
          <m:sub>
            <w:del w:id="703" w:author="CATT" w:date="2024-10-04T15:09:00Z">
              <m:r>
                <m:rPr>
                  <m:sty m:val="p"/>
                </m:rPr>
                <w:rPr>
                  <w:rFonts w:ascii="Cambria Math" w:eastAsiaTheme="minorEastAsia" w:hAnsi="Cambria Math"/>
                </w:rPr>
                <m:t>UERxTx,non-aggr</m:t>
              </m:r>
            </w:del>
          </m:sub>
        </m:sSub>
        <w:del w:id="704" w:author="CATT" w:date="2024-10-04T15:09:00Z">
          <m:r>
            <m:rPr>
              <m:sty m:val="p"/>
            </m:rPr>
            <w:rPr>
              <w:rFonts w:ascii="Cambria Math" w:eastAsiaTheme="minorEastAsia" w:hAnsi="Cambria Math"/>
            </w:rPr>
            <m:t xml:space="preserve"> + </m:t>
          </m:r>
        </w:del>
        <m:sSub>
          <m:sSubPr>
            <m:ctrlPr>
              <w:del w:id="705" w:author="CATT" w:date="2024-10-04T15:09:00Z">
                <w:rPr>
                  <w:rFonts w:ascii="Cambria Math" w:eastAsiaTheme="minorEastAsia" w:hAnsi="Cambria Math"/>
                </w:rPr>
              </w:del>
            </m:ctrlPr>
          </m:sSubPr>
          <m:e>
            <w:del w:id="706" w:author="CATT" w:date="2024-10-04T15:09:00Z">
              <m:r>
                <m:rPr>
                  <m:sty m:val="p"/>
                </m:rPr>
                <w:rPr>
                  <w:rFonts w:ascii="Cambria Math" w:eastAsiaTheme="minorEastAsia" w:hAnsi="Cambria Math"/>
                </w:rPr>
                <m:t>T</m:t>
              </m:r>
            </w:del>
          </m:e>
          <m:sub>
            <w:del w:id="707" w:author="CATT" w:date="2024-10-04T15:09:00Z">
              <m:r>
                <m:rPr>
                  <m:sty m:val="p"/>
                </m:rPr>
                <w:rPr>
                  <w:rFonts w:ascii="Cambria Math" w:eastAsiaTheme="minorEastAsia" w:hAnsi="Cambria Math"/>
                </w:rPr>
                <m:t>margin</m:t>
              </m:r>
            </w:del>
          </m:sub>
        </m:sSub>
      </m:oMath>
    </w:p>
    <w:p w14:paraId="4948DC13" w14:textId="05F7920C" w:rsidR="00164FE1" w:rsidRPr="005973ED" w:rsidDel="00756ED4" w:rsidRDefault="00164FE1" w:rsidP="00756ED4">
      <w:pPr>
        <w:pStyle w:val="EQ"/>
        <w:rPr>
          <w:del w:id="708" w:author="CATT" w:date="2024-10-04T15:09:00Z"/>
          <w:rFonts w:eastAsiaTheme="minorEastAsia"/>
          <w:lang w:eastAsia="zh-CN"/>
        </w:rPr>
      </w:pPr>
      <w:del w:id="709" w:author="CATT" w:date="2024-10-04T15:09:00Z">
        <w:r w:rsidRPr="005973ED" w:rsidDel="00756ED4">
          <w:rPr>
            <w:rFonts w:eastAsiaTheme="minorEastAsia"/>
            <w:lang w:eastAsia="zh-CN"/>
          </w:rPr>
          <w:delText>Where:</w:delText>
        </w:r>
      </w:del>
    </w:p>
    <w:p w14:paraId="0B2F9561" w14:textId="29F31506" w:rsidR="00164FE1" w:rsidRPr="005973ED" w:rsidDel="00756ED4" w:rsidRDefault="00164FE1" w:rsidP="00756ED4">
      <w:pPr>
        <w:pStyle w:val="EQ"/>
        <w:rPr>
          <w:del w:id="710" w:author="CATT" w:date="2024-10-04T15:09:00Z"/>
          <w:rFonts w:eastAsiaTheme="minorEastAsia"/>
          <w:lang w:eastAsia="zh-CN"/>
        </w:rPr>
      </w:pPr>
      <w:del w:id="711" w:author="CATT" w:date="2024-10-04T15:09:00Z">
        <w:r w:rsidRPr="005973ED" w:rsidDel="00756ED4">
          <w:rPr>
            <w:rFonts w:eastAsiaTheme="minorEastAsia"/>
            <w:lang w:eastAsia="zh-CN"/>
          </w:rPr>
          <w:lastRenderedPageBreak/>
          <w:delText>-</w:delText>
        </w:r>
        <w:r w:rsidRPr="005973ED" w:rsidDel="00756ED4">
          <w:rPr>
            <w:rFonts w:eastAsiaTheme="minorEastAsia"/>
            <w:lang w:eastAsia="zh-CN"/>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sidDel="00756ED4">
          <w:rPr>
            <w:rFonts w:eastAsiaTheme="minorEastAsia"/>
            <w:lang w:eastAsia="zh-CN"/>
          </w:rPr>
          <w:delText xml:space="preserve"> is the total measurement period for aggregated measurements, and </w:delText>
        </w:r>
      </w:del>
    </w:p>
    <w:p w14:paraId="3B8260DD" w14:textId="1CA8FC95" w:rsidR="00164FE1" w:rsidRPr="005973ED" w:rsidDel="00756ED4" w:rsidRDefault="00164FE1" w:rsidP="00756ED4">
      <w:pPr>
        <w:pStyle w:val="EQ"/>
        <w:rPr>
          <w:del w:id="712" w:author="CATT" w:date="2024-10-04T15:09:00Z"/>
          <w:rFonts w:eastAsiaTheme="minorEastAsia"/>
          <w:lang w:eastAsia="zh-CN"/>
        </w:rPr>
      </w:pPr>
      <w:del w:id="713" w:author="CATT" w:date="2024-10-04T15:09:00Z">
        <w:r w:rsidRPr="005973ED" w:rsidDel="00756ED4">
          <w:rPr>
            <w:rFonts w:eastAsiaTheme="minorEastAsia"/>
            <w:lang w:eastAsia="zh-CN"/>
          </w:rPr>
          <w:delText>-</w:delText>
        </w:r>
        <w:r w:rsidRPr="005973ED" w:rsidDel="00756ED4">
          <w:rPr>
            <w:rFonts w:eastAsiaTheme="minorEastAsia"/>
            <w:lang w:eastAsia="zh-CN"/>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sidDel="00756ED4">
          <w:rPr>
            <w:rFonts w:eastAsiaTheme="minorEastAsia"/>
            <w:lang w:eastAsia="zh-CN"/>
          </w:rPr>
          <w:delText xml:space="preserve"> is the total measurement period for non-aggregates measurements, and</w:delText>
        </w:r>
      </w:del>
    </w:p>
    <w:p w14:paraId="13CAC1B9" w14:textId="04D3A5F4" w:rsidR="00164FE1" w:rsidRPr="005973ED" w:rsidDel="00756ED4" w:rsidRDefault="00164FE1" w:rsidP="00756ED4">
      <w:pPr>
        <w:pStyle w:val="EQ"/>
        <w:rPr>
          <w:del w:id="714" w:author="CATT" w:date="2024-10-04T15:09:00Z"/>
          <w:rFonts w:eastAsiaTheme="minorEastAsia"/>
          <w:lang w:eastAsia="zh-CN"/>
        </w:rPr>
      </w:pPr>
      <w:del w:id="715" w:author="CATT" w:date="2024-10-04T15:09:00Z">
        <w:r w:rsidRPr="00D72E02" w:rsidDel="00756ED4">
          <w:rPr>
            <w:lang w:eastAsia="zh-CN"/>
          </w:rPr>
          <w:delText>-</w:delText>
        </w:r>
        <w:r w:rsidRPr="00D72E02" w:rsidDel="00756ED4">
          <w:rPr>
            <w:lang w:eastAsia="zh-CN"/>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oMath>
        <w:r w:rsidRPr="00D72E02" w:rsidDel="00756ED4">
          <w:rPr>
            <w:lang w:eastAsia="zh-CN"/>
          </w:rPr>
          <w:delText xml:space="preserve"> is </w:delTex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D72E02" w:rsidDel="00756ED4">
          <w:rPr>
            <w:bCs/>
            <w:iCs/>
            <w:lang w:eastAsia="zh-CN"/>
          </w:rPr>
          <w:delText xml:space="preserve">, if both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aggr</m:t>
              </m:r>
            </m:sub>
          </m:sSub>
        </m:oMath>
        <w:r w:rsidRPr="00D72E02" w:rsidDel="00756ED4">
          <w:rPr>
            <w:bCs/>
            <w:iCs/>
            <w:lang w:eastAsia="zh-CN"/>
          </w:rPr>
          <w:delText xml:space="preserve">  and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UERxTx,non-aggr</m:t>
              </m:r>
            </m:sub>
          </m:sSub>
        </m:oMath>
        <w:r w:rsidRPr="00D72E02" w:rsidDel="00756ED4">
          <w:rPr>
            <w:bCs/>
            <w:iCs/>
            <w:lang w:eastAsia="zh-CN"/>
          </w:rPr>
          <w:delText xml:space="preserve"> are non-zero, where </w:delTex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D72E02" w:rsidDel="00756ED4">
          <w:rPr>
            <w:bCs/>
            <w:iCs/>
            <w:lang w:eastAsia="zh-CN"/>
          </w:rPr>
          <w:delText xml:space="preserve"> is the </w:delTex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D72E02" w:rsidDel="00756ED4">
          <w:rPr>
            <w:bCs/>
            <w:iCs/>
            <w:lang w:eastAsia="zh-CN"/>
          </w:rPr>
          <w:delText xml:space="preserve"> from both </w:delText>
        </w:r>
        <w:r w:rsidRPr="00D72E02" w:rsidDel="00756ED4">
          <w:rPr>
            <w:rFonts w:hint="eastAsia"/>
            <w:bCs/>
            <w:iCs/>
            <w:lang w:eastAsia="zh-CN"/>
          </w:rPr>
          <w:delText>PFL</w:delText>
        </w:r>
        <w:r w:rsidRPr="00D72E02" w:rsidDel="00756ED4">
          <w:rPr>
            <w:bCs/>
            <w:iCs/>
            <w:lang w:eastAsia="zh-CN"/>
          </w:rPr>
          <w:delText xml:space="preserve"> combination(s) and non-aggregated PFL(s) which are configured for positioning measurement; otherwise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oMath>
        <w:r w:rsidRPr="00D72E02" w:rsidDel="00756ED4">
          <w:rPr>
            <w:lang w:eastAsia="zh-CN"/>
          </w:rPr>
          <w:delText xml:space="preserve"> equals to zero.</w:delText>
        </w:r>
      </w:del>
    </w:p>
    <w:p w14:paraId="64769BF7" w14:textId="2D3D6C36" w:rsidR="00164FE1" w:rsidRPr="005973ED" w:rsidDel="00756ED4" w:rsidRDefault="00585B19" w:rsidP="00756ED4">
      <w:pPr>
        <w:pStyle w:val="EQ"/>
        <w:rPr>
          <w:del w:id="716" w:author="CATT" w:date="2024-10-04T15:09:00Z"/>
          <w:rFonts w:eastAsiaTheme="minorEastAsia"/>
          <w:lang w:eastAsia="zh-CN"/>
        </w:rPr>
      </w:pPr>
      <m:oMath>
        <m:sSub>
          <m:sSubPr>
            <m:ctrlPr>
              <w:del w:id="717" w:author="CATT" w:date="2024-10-04T15:09:00Z">
                <w:rPr>
                  <w:rFonts w:ascii="Cambria Math" w:eastAsiaTheme="minorEastAsia" w:hAnsi="Cambria Math"/>
                  <w:lang w:eastAsia="zh-CN"/>
                </w:rPr>
              </w:del>
            </m:ctrlPr>
          </m:sSubPr>
          <m:e>
            <w:del w:id="718" w:author="CATT" w:date="2024-10-04T15:09:00Z">
              <m:r>
                <m:rPr>
                  <m:sty m:val="p"/>
                </m:rPr>
                <w:rPr>
                  <w:rFonts w:ascii="Cambria Math" w:eastAsiaTheme="minorEastAsia" w:hAnsi="Cambria Math"/>
                  <w:lang w:eastAsia="zh-CN"/>
                </w:rPr>
                <m:t>T</m:t>
              </m:r>
            </w:del>
          </m:e>
          <m:sub>
            <w:del w:id="719" w:author="CATT" w:date="2024-10-04T15:09:00Z">
              <m:r>
                <m:rPr>
                  <m:sty m:val="p"/>
                </m:rPr>
                <w:rPr>
                  <w:rFonts w:ascii="Cambria Math" w:eastAsiaTheme="minorEastAsia" w:hAnsi="Cambria Math"/>
                </w:rPr>
                <m:t>UERxTx</m:t>
              </m:r>
              <m:r>
                <m:rPr>
                  <m:sty m:val="p"/>
                </m:rPr>
                <w:rPr>
                  <w:rFonts w:ascii="Cambria Math" w:eastAsiaTheme="minorEastAsia" w:hAnsi="Cambria Math"/>
                  <w:lang w:eastAsia="zh-CN"/>
                </w:rPr>
                <m:t>,non-aggr</m:t>
              </m:r>
            </w:del>
          </m:sub>
        </m:sSub>
      </m:oMath>
      <w:del w:id="720" w:author="CATT" w:date="2024-10-04T15:09:00Z">
        <w:r w:rsidR="00164FE1" w:rsidRPr="005973ED" w:rsidDel="00756ED4">
          <w:rPr>
            <w:rFonts w:eastAsiaTheme="minorEastAsia" w:hint="eastAsia"/>
            <w:lang w:eastAsia="zh-CN"/>
          </w:rPr>
          <w:delText xml:space="preserve"> </w:delText>
        </w:r>
        <w:r w:rsidR="00164FE1" w:rsidRPr="005973ED" w:rsidDel="00756ED4">
          <w:rPr>
            <w:rFonts w:eastAsiaTheme="minorEastAsia"/>
            <w:lang w:eastAsia="zh-CN"/>
          </w:rPr>
          <w:delText xml:space="preserve">is zero if every </w:delText>
        </w:r>
        <w:r w:rsidR="00164FE1" w:rsidRPr="00D72E02" w:rsidDel="00756ED4">
          <w:rPr>
            <w:lang w:eastAsia="zh-CN"/>
          </w:rPr>
          <w:delText>resource</w:delText>
        </w:r>
        <w:r w:rsidR="00164FE1" w:rsidRPr="005973ED" w:rsidDel="00756ED4">
          <w:rPr>
            <w:rFonts w:eastAsiaTheme="minorEastAsia"/>
            <w:lang w:eastAsia="zh-CN"/>
          </w:rPr>
          <w:delText xml:space="preserve"> set on every PFL</w:delText>
        </w:r>
        <w:r w:rsidR="00164FE1" w:rsidRPr="005973ED" w:rsidDel="00756ED4">
          <w:rPr>
            <w:rFonts w:eastAsiaTheme="minorEastAsia"/>
          </w:rPr>
          <w:delText xml:space="preserve"> is linked for aggregation with at least one other resource set on another PFL. Otherwise, </w:delTex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164FE1" w:rsidRPr="005973ED" w:rsidDel="00756ED4">
          <w:rPr>
            <w:rFonts w:eastAsiaTheme="minorEastAsia" w:hint="eastAsia"/>
            <w:lang w:eastAsia="zh-CN"/>
          </w:rPr>
          <w:delText xml:space="preserve"> </w:delText>
        </w:r>
        <w:r w:rsidR="00164FE1" w:rsidRPr="005973ED" w:rsidDel="00756ED4">
          <w:rPr>
            <w:rFonts w:eastAsiaTheme="minorEastAsia"/>
            <w:lang w:eastAsia="zh-CN"/>
          </w:rPr>
          <w:delText>is</w:delText>
        </w:r>
        <w:r w:rsidR="00164FE1" w:rsidRPr="005973ED" w:rsidDel="00756ED4">
          <w:rPr>
            <w:rFonts w:eastAsiaTheme="minorEastAsia"/>
          </w:rPr>
          <w:delText xml:space="preserve"> as defined in clause 5.6.4.5 except that </w:delText>
        </w:r>
      </w:del>
    </w:p>
    <w:p w14:paraId="354A30B1" w14:textId="7E5C0130" w:rsidR="00164FE1" w:rsidRPr="005973ED" w:rsidDel="00756ED4" w:rsidRDefault="00164FE1" w:rsidP="00756ED4">
      <w:pPr>
        <w:pStyle w:val="EQ"/>
        <w:rPr>
          <w:del w:id="721" w:author="CATT" w:date="2024-10-04T15:09:00Z"/>
          <w:rFonts w:eastAsiaTheme="minorEastAsia"/>
        </w:rPr>
      </w:pPr>
      <w:del w:id="722" w:author="CATT" w:date="2024-10-04T15:09:00Z">
        <w:r w:rsidRPr="005973ED" w:rsidDel="00756ED4">
          <w:rPr>
            <w:rFonts w:eastAsiaTheme="minorEastAsia"/>
            <w:lang w:eastAsia="zh-CN"/>
          </w:rPr>
          <w:delText>-</w:delText>
        </w:r>
        <w:r w:rsidRPr="005973ED" w:rsidDel="00756ED4">
          <w:rPr>
            <w:rFonts w:eastAsiaTheme="minorEastAsia"/>
            <w:lang w:eastAsia="zh-CN"/>
          </w:rPr>
          <w:tab/>
          <w:delText>only PFL</w:delText>
        </w:r>
        <w:r w:rsidRPr="005973ED" w:rsidDel="00756ED4">
          <w:rPr>
            <w:rFonts w:eastAsiaTheme="minorEastAsia"/>
          </w:rPr>
          <w:delText xml:space="preserve">s containing resource set(s) not linked to any other resource set(s) are considered in </w:delText>
        </w:r>
        <m:oMath>
          <m:r>
            <w:rPr>
              <w:rFonts w:ascii="Cambria Math" w:eastAsiaTheme="minorEastAsia" w:hAnsi="Cambria Math"/>
            </w:rPr>
            <m:t>L</m:t>
          </m:r>
        </m:oMath>
      </w:del>
    </w:p>
    <w:p w14:paraId="7A3AC798" w14:textId="25A24A1C" w:rsidR="00164FE1" w:rsidRPr="005973ED" w:rsidDel="00756ED4" w:rsidRDefault="00164FE1" w:rsidP="00756ED4">
      <w:pPr>
        <w:pStyle w:val="EQ"/>
        <w:rPr>
          <w:del w:id="723" w:author="CATT" w:date="2024-10-04T15:09:00Z"/>
          <w:rFonts w:eastAsiaTheme="minorEastAsia"/>
        </w:rPr>
      </w:pPr>
      <w:del w:id="724" w:author="CATT" w:date="2024-10-04T15:09:00Z">
        <w:r w:rsidRPr="005973ED" w:rsidDel="00756ED4">
          <w:rPr>
            <w:rFonts w:eastAsiaTheme="minorEastAsia"/>
            <w:lang w:eastAsia="zh-CN"/>
          </w:rPr>
          <w:delText>-</w:delText>
        </w:r>
        <w:r w:rsidRPr="005973ED" w:rsidDel="00756ED4">
          <w:rPr>
            <w:rFonts w:eastAsiaTheme="minorEastAsia"/>
            <w:lang w:eastAsia="zh-CN"/>
          </w:rPr>
          <w:tab/>
          <w:delText xml:space="preserve">on each PFL </w:delText>
        </w:r>
        <m:oMath>
          <m:r>
            <w:rPr>
              <w:rFonts w:ascii="Cambria Math" w:eastAsiaTheme="minorEastAsia" w:hAnsi="Cambria Math"/>
              <w:lang w:eastAsia="zh-CN"/>
            </w:rPr>
            <m:t>i</m:t>
          </m:r>
        </m:oMath>
        <w:r w:rsidRPr="005973ED" w:rsidDel="00756ED4">
          <w:rPr>
            <w:rFonts w:eastAsiaTheme="minorEastAsia"/>
          </w:rPr>
          <w:delText xml:space="preserve">, only resource set(s) not linked to any other resource set(s) are considered in </w:delTex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sidDel="00756ED4">
          <w:rPr>
            <w:rFonts w:eastAsiaTheme="minorEastAsia"/>
          </w:rPr>
          <w:delText xml:space="preserve">, </w:delTex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sidDel="00756ED4">
          <w:rPr>
            <w:rFonts w:eastAsiaTheme="minorEastAsia"/>
          </w:rPr>
          <w:delText xml:space="preserve"> and </w:delTex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del>
    </w:p>
    <w:p w14:paraId="3C08157E" w14:textId="5BDA002B" w:rsidR="00164FE1" w:rsidRPr="005973ED" w:rsidDel="00756ED4" w:rsidRDefault="00164FE1" w:rsidP="00756ED4">
      <w:pPr>
        <w:pStyle w:val="EQ"/>
        <w:rPr>
          <w:del w:id="725" w:author="CATT" w:date="2024-10-04T15:09:00Z"/>
          <w:rFonts w:eastAsiaTheme="minorEastAsia"/>
        </w:rPr>
      </w:pPr>
      <w:del w:id="726" w:author="CATT" w:date="2024-10-04T15:09:00Z">
        <w:r w:rsidRPr="005973ED" w:rsidDel="00756ED4">
          <w:rPr>
            <w:rFonts w:eastAsiaTheme="minorEastAsia"/>
            <w:lang w:eastAsia="zh-CN"/>
          </w:rPr>
          <w:delText>-</w:delText>
        </w:r>
        <w:r w:rsidRPr="005973ED" w:rsidDel="00756ED4">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sidDel="00756ED4">
          <w:rPr>
            <w:rFonts w:eastAsiaTheme="minorEastAsia"/>
          </w:rPr>
          <w:delText xml:space="preserve">= 2 if the UE supports the capability of positioning measurements with reduced number of samples as indicated by </w:delText>
        </w:r>
        <w:r w:rsidRPr="005973ED" w:rsidDel="00756ED4">
          <w:rPr>
            <w:rFonts w:eastAsiaTheme="minorEastAsia"/>
            <w:i/>
          </w:rPr>
          <w:delText>supportedDL-PRS-ProcessingSamples-RRC-Inactive</w:delText>
        </w:r>
        <w:r w:rsidRPr="005973ED" w:rsidDel="00756ED4">
          <w:rPr>
            <w:rFonts w:eastAsiaTheme="minorEastAsia"/>
          </w:rPr>
          <w:delText xml:space="preserve"> specified in TS 37.355 [34], and the LMF requests the UE to perform positioning measurements with reduced number of samples.</w:delText>
        </w:r>
      </w:del>
    </w:p>
    <w:p w14:paraId="1D2D659B" w14:textId="23C716EE" w:rsidR="00164FE1" w:rsidRPr="005973ED" w:rsidRDefault="00585B19" w:rsidP="00756ED4">
      <w:pPr>
        <w:pStyle w:val="EQ"/>
        <w:rPr>
          <w:rFonts w:eastAsiaTheme="minorEastAsia"/>
          <w:lang w:eastAsia="zh-CN"/>
        </w:rPr>
      </w:pPr>
      <m:oMath>
        <m:sSub>
          <m:sSubPr>
            <m:ctrlPr>
              <w:del w:id="727" w:author="CATT" w:date="2024-10-04T15:09:00Z">
                <w:rPr>
                  <w:rFonts w:ascii="Cambria Math" w:eastAsiaTheme="minorEastAsia" w:hAnsi="Cambria Math"/>
                  <w:lang w:eastAsia="zh-CN"/>
                </w:rPr>
              </w:del>
            </m:ctrlPr>
          </m:sSubPr>
          <m:e>
            <w:del w:id="728" w:author="CATT" w:date="2024-10-04T15:09:00Z">
              <m:r>
                <m:rPr>
                  <m:sty m:val="p"/>
                </m:rPr>
                <w:rPr>
                  <w:rFonts w:ascii="Cambria Math" w:eastAsiaTheme="minorEastAsia" w:hAnsi="Cambria Math"/>
                  <w:lang w:eastAsia="zh-CN"/>
                </w:rPr>
                <m:t>T</m:t>
              </m:r>
            </w:del>
          </m:e>
          <m:sub>
            <w:del w:id="729" w:author="CATT" w:date="2024-10-04T15:09:00Z">
              <m:r>
                <m:rPr>
                  <m:sty m:val="p"/>
                </m:rPr>
                <w:rPr>
                  <w:rFonts w:ascii="Cambria Math" w:eastAsiaTheme="minorEastAsia" w:hAnsi="Cambria Math"/>
                </w:rPr>
                <m:t>UERxTx</m:t>
              </m:r>
              <m:r>
                <m:rPr>
                  <m:sty m:val="p"/>
                </m:rPr>
                <w:rPr>
                  <w:rFonts w:ascii="Cambria Math" w:eastAsiaTheme="minorEastAsia" w:hAnsi="Cambria Math"/>
                  <w:lang w:eastAsia="zh-CN"/>
                </w:rPr>
                <m:t>,aggr</m:t>
              </m:r>
            </w:del>
          </m:sub>
        </m:sSub>
      </m:oMath>
      <w:del w:id="730" w:author="CATT" w:date="2024-10-04T15:09:00Z">
        <w:r w:rsidR="00164FE1" w:rsidRPr="005973ED" w:rsidDel="00756ED4">
          <w:rPr>
            <w:rFonts w:eastAsiaTheme="minorEastAsia"/>
            <w:lang w:eastAsia="zh-CN"/>
          </w:rPr>
          <w:delText xml:space="preserve"> is zero if no resourse sets on any PFL</w:delText>
        </w:r>
        <w:r w:rsidR="00164FE1" w:rsidRPr="005973ED" w:rsidDel="00756ED4">
          <w:rPr>
            <w:rFonts w:eastAsiaTheme="minorEastAsia"/>
          </w:rPr>
          <w:delText xml:space="preserve"> are linked for aggregation with other resource sets on other PFLs. Otherwise, </w:delTex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164FE1" w:rsidRPr="005973ED" w:rsidDel="00756ED4">
          <w:rPr>
            <w:rFonts w:eastAsiaTheme="minorEastAsia" w:hint="eastAsia"/>
            <w:lang w:eastAsia="zh-CN"/>
          </w:rPr>
          <w:delText xml:space="preserve"> </w:delText>
        </w:r>
        <w:r w:rsidR="00164FE1" w:rsidRPr="005973ED" w:rsidDel="00756ED4">
          <w:rPr>
            <w:rFonts w:eastAsiaTheme="minorEastAsia"/>
            <w:lang w:eastAsia="zh-CN"/>
          </w:rPr>
          <w:delText>is defined as</w:delText>
        </w:r>
      </w:del>
      <w:r w:rsidR="00164FE1" w:rsidRPr="005973ED">
        <w:rPr>
          <w:rFonts w:eastAsiaTheme="minorEastAsia"/>
          <w:lang w:eastAsia="zh-CN"/>
        </w:rPr>
        <w:t xml:space="preserve"> </w:t>
      </w:r>
    </w:p>
    <w:p w14:paraId="719FB52F" w14:textId="77777777" w:rsidR="00164FE1" w:rsidRPr="005973ED" w:rsidRDefault="00585B19" w:rsidP="00164FE1">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16F6D007" w14:textId="6EF9B46A" w:rsidR="00164FE1" w:rsidRPr="005973ED" w:rsidRDefault="00164FE1" w:rsidP="00164FE1">
      <w:pPr>
        <w:rPr>
          <w:rFonts w:eastAsiaTheme="minorEastAsia"/>
          <w:lang w:eastAsia="zh-CN"/>
        </w:rPr>
      </w:pPr>
      <w:del w:id="731" w:author="CATT" w:date="2024-10-04T15:09:00Z">
        <w:r w:rsidRPr="005973ED" w:rsidDel="00756ED4">
          <w:rPr>
            <w:rFonts w:eastAsiaTheme="minorEastAsia"/>
            <w:lang w:eastAsia="zh-CN"/>
          </w:rPr>
          <w:delText>w</w:delText>
        </w:r>
      </w:del>
      <w:ins w:id="732" w:author="CATT" w:date="2024-10-04T15:09:00Z">
        <w:r w:rsidR="00756ED4">
          <w:rPr>
            <w:rFonts w:hint="eastAsia"/>
            <w:lang w:eastAsia="zh-CN"/>
          </w:rPr>
          <w:t>W</w:t>
        </w:r>
      </w:ins>
      <w:r w:rsidRPr="005973ED">
        <w:rPr>
          <w:rFonts w:eastAsiaTheme="minorEastAsia"/>
          <w:lang w:eastAsia="zh-CN"/>
        </w:rPr>
        <w:t>here:</w:t>
      </w:r>
    </w:p>
    <w:p w14:paraId="15974B14" w14:textId="77777777" w:rsidR="00164FE1" w:rsidRPr="005973ED" w:rsidRDefault="00164FE1" w:rsidP="00164FE1">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6827EA06" w14:textId="77777777" w:rsidR="00164FE1" w:rsidRPr="005973ED" w:rsidRDefault="00164FE1" w:rsidP="00164FE1">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5E49C504" w14:textId="77777777" w:rsidR="00164FE1" w:rsidRPr="005973ED" w:rsidRDefault="00164FE1" w:rsidP="00164FE1">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w:t>
      </w:r>
      <w:proofErr w:type="gramStart"/>
      <w:r w:rsidRPr="005973ED">
        <w:rPr>
          <w:rFonts w:eastAsiaTheme="minorEastAsia"/>
          <w:lang w:eastAsia="zh-CN"/>
        </w:rPr>
        <w:t xml:space="preserve">combination </w:t>
      </w:r>
      <w:proofErr w:type="gramEnd"/>
      <m:oMath>
        <m:r>
          <w:rPr>
            <w:rFonts w:ascii="Cambria Math" w:eastAsiaTheme="minorEastAsia" w:hAnsi="Cambria Math"/>
            <w:lang w:eastAsia="zh-CN"/>
          </w:rPr>
          <m:t>m</m:t>
        </m:r>
      </m:oMath>
      <w:r w:rsidRPr="005973ED">
        <w:rPr>
          <w:rFonts w:eastAsiaTheme="minorEastAsia"/>
          <w:lang w:eastAsia="zh-CN"/>
        </w:rPr>
        <w:t>,</w:t>
      </w:r>
    </w:p>
    <w:p w14:paraId="4F180651" w14:textId="77777777" w:rsidR="00164FE1" w:rsidRPr="005973ED" w:rsidRDefault="00164FE1" w:rsidP="00164FE1">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w:t>
      </w:r>
      <w:proofErr w:type="gramStart"/>
      <w:r w:rsidRPr="005973ED">
        <w:rPr>
          <w:rFonts w:eastAsiaTheme="minorEastAsia"/>
        </w:rPr>
        <w:t>is</w:t>
      </w:r>
      <w:proofErr w:type="gramEnd"/>
      <w:r w:rsidRPr="005973ED">
        <w:rPr>
          <w:rFonts w:eastAsiaTheme="minorEastAsia"/>
        </w:rPr>
        <w:t xml:space="preserve">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67B71F6D" w14:textId="77777777" w:rsidR="00164FE1" w:rsidRPr="005973ED" w:rsidRDefault="00585B19" w:rsidP="00164FE1">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773D75CE" w14:textId="0FEBA484" w:rsidR="00164FE1" w:rsidRPr="005973ED" w:rsidRDefault="00164FE1" w:rsidP="00164FE1">
      <w:pPr>
        <w:rPr>
          <w:rFonts w:eastAsiaTheme="minorEastAsia" w:cs="v4.2.0"/>
          <w:lang w:eastAsia="zh-CN"/>
        </w:rPr>
      </w:pPr>
      <w:del w:id="733" w:author="CATT" w:date="2024-10-04T15:46:00Z">
        <w:r w:rsidRPr="005973ED" w:rsidDel="00EC2697">
          <w:rPr>
            <w:rFonts w:eastAsia="MS Mincho" w:cs="v4.2.0"/>
          </w:rPr>
          <w:delText>w</w:delText>
        </w:r>
      </w:del>
      <w:ins w:id="734" w:author="CATT" w:date="2024-10-04T15:46:00Z">
        <w:r w:rsidR="00EC2697">
          <w:rPr>
            <w:rFonts w:cs="v4.2.0" w:hint="eastAsia"/>
            <w:lang w:eastAsia="zh-CN"/>
          </w:rPr>
          <w:t>W</w:t>
        </w:r>
      </w:ins>
      <w:r w:rsidRPr="005973ED">
        <w:rPr>
          <w:rFonts w:eastAsia="MS Mincho" w:cs="v4.2.0"/>
        </w:rPr>
        <w:t>here:</w:t>
      </w:r>
    </w:p>
    <w:p w14:paraId="0BDD5E8B" w14:textId="77777777" w:rsidR="00164FE1" w:rsidRDefault="00164FE1" w:rsidP="00164FE1">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r w:rsidRPr="00D72E02">
        <w:t>as:</w:t>
      </w:r>
    </w:p>
    <w:p w14:paraId="4680B3F7" w14:textId="77777777" w:rsidR="00164FE1" w:rsidRDefault="00164FE1" w:rsidP="00164FE1">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proofErr w:type="gramStart"/>
      <w:r>
        <w:t>i</w:t>
      </w:r>
      <w:r w:rsidRPr="00AB4257">
        <w:t>f</w:t>
      </w:r>
      <w:proofErr w:type="gramEnd"/>
      <w:r w:rsidRPr="00AB4257">
        <w:t xml:space="preserve"> the UE support</w:t>
      </w:r>
      <w:r w:rsidRPr="00AB4257">
        <w:rPr>
          <w:lang w:eastAsia="zh-CN"/>
        </w:rPr>
        <w:t>s</w:t>
      </w:r>
      <w:r w:rsidRPr="00AB4257">
        <w:t xml:space="preserve"> </w:t>
      </w:r>
      <w:r w:rsidRPr="008A7648">
        <w:rPr>
          <w:i/>
        </w:rPr>
        <w:t>parallelPRS-MeasRRC-Inactive-r17</w:t>
      </w:r>
      <w:r w:rsidRPr="00442ADE">
        <w:t>,</w:t>
      </w:r>
    </w:p>
    <w:p w14:paraId="5284F0C8" w14:textId="3340257F" w:rsidR="00164FE1" w:rsidRPr="00442ADE" w:rsidRDefault="00164FE1" w:rsidP="00164FE1">
      <w:pPr>
        <w:pStyle w:val="B30"/>
      </w:pPr>
      <w:r w:rsidRPr="00442ADE">
        <w:rPr>
          <w:rFonts w:eastAsia="MS Mincho" w:cs="v4.2.0"/>
        </w:rPr>
        <w:t>-</w:t>
      </w:r>
      <w:r w:rsidRPr="00442ADE">
        <w:rPr>
          <w:rFonts w:eastAsia="MS Mincho" w:cs="v4.2.0"/>
        </w:rPr>
        <w:tab/>
      </w:r>
      <w:del w:id="735" w:author="CATT" w:date="2024-10-04T15:41:00Z">
        <w:r w:rsidDel="006C4D35">
          <w:rPr>
            <w:rFonts w:eastAsia="MS Mincho" w:cs="v4.2.0"/>
          </w:rPr>
          <w:delText>o</w:delText>
        </w:r>
      </w:del>
      <w:ins w:id="736" w:author="CATT" w:date="2024-10-04T15:41:00Z">
        <w:r w:rsidR="006C4D35">
          <w:rPr>
            <w:rFonts w:cs="v4.2.0" w:hint="eastAsia"/>
            <w:lang w:eastAsia="zh-CN"/>
          </w:rPr>
          <w:t>O</w:t>
        </w:r>
      </w:ins>
      <w:r>
        <w:rPr>
          <w:rFonts w:eastAsia="MS Mincho" w:cs="v4.2.0"/>
        </w:rPr>
        <w:t>therwise,</w:t>
      </w:r>
    </w:p>
    <w:p w14:paraId="511611A1" w14:textId="77777777" w:rsidR="00164FE1" w:rsidRPr="00AB4257" w:rsidRDefault="00164FE1" w:rsidP="00164FE1">
      <w:pPr>
        <w:pStyle w:val="B30"/>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6AF39AF" w14:textId="77777777" w:rsidR="00164FE1" w:rsidRPr="00442ADE" w:rsidRDefault="00164FE1" w:rsidP="00164FE1">
      <w:pPr>
        <w:pStyle w:val="B30"/>
        <w:ind w:leftChars="525" w:left="1334"/>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B44D381" w14:textId="77777777" w:rsidR="00164FE1" w:rsidRDefault="00164FE1" w:rsidP="00164FE1">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w:t>
      </w:r>
      <w:r w:rsidRPr="00D72E02">
        <w:t>as:</w:t>
      </w:r>
    </w:p>
    <w:p w14:paraId="3A72C90A" w14:textId="77777777" w:rsidR="00164FE1" w:rsidRPr="000921D6" w:rsidRDefault="00164FE1" w:rsidP="00164FE1">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609761EB" w14:textId="77777777" w:rsidR="00164FE1" w:rsidRDefault="00164FE1" w:rsidP="00164FE1">
      <w:pPr>
        <w:pStyle w:val="B30"/>
        <w:rPr>
          <w:snapToGrid w:val="0"/>
        </w:rPr>
      </w:pPr>
      <w:r>
        <w:rPr>
          <w:rFonts w:cs="v4.2.0"/>
        </w:rPr>
        <w:lastRenderedPageBreak/>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2A9453AE" w14:textId="77777777" w:rsidR="00164FE1" w:rsidRDefault="00164FE1" w:rsidP="00164FE1">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75B15DA" w14:textId="77777777" w:rsidR="00164FE1" w:rsidRPr="00AF5628" w:rsidRDefault="00164FE1" w:rsidP="00164FE1">
      <w:pPr>
        <w:pStyle w:val="B30"/>
        <w:ind w:leftChars="525" w:left="1334"/>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1C62054B" w14:textId="77777777" w:rsidR="00164FE1" w:rsidRPr="005973ED" w:rsidRDefault="00164FE1" w:rsidP="00164FE1">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7771D174" w14:textId="77777777" w:rsidR="00164FE1" w:rsidRPr="005973ED" w:rsidRDefault="00164FE1" w:rsidP="00164FE1">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647D4CB8" w14:textId="77777777" w:rsidR="00164FE1" w:rsidRPr="005973ED" w:rsidRDefault="00164FE1" w:rsidP="00164FE1">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35F5192B" w14:textId="77777777" w:rsidR="00164FE1" w:rsidRPr="005973ED" w:rsidRDefault="00164FE1" w:rsidP="00164FE1">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16D356CC" w14:textId="77777777" w:rsidR="00164FE1" w:rsidRPr="005973ED" w:rsidRDefault="00164FE1" w:rsidP="00164FE1">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44B59139" w14:textId="77777777" w:rsidR="00164FE1" w:rsidRPr="005973ED" w:rsidRDefault="00164FE1" w:rsidP="00164FE1">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04910BA1" w14:textId="77777777" w:rsidR="00164FE1" w:rsidRPr="005973ED" w:rsidRDefault="00164FE1" w:rsidP="00164FE1">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4B77E3BF" w14:textId="77777777" w:rsidR="00164FE1" w:rsidRPr="005973ED" w:rsidRDefault="00164FE1" w:rsidP="00164FE1">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w:t>
      </w:r>
      <w:proofErr w:type="gramStart"/>
      <w:r w:rsidRPr="005973ED">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w:t>
      </w:r>
      <w:proofErr w:type="gramStart"/>
      <w:r w:rsidRPr="005973ED">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5169026F" w14:textId="77777777" w:rsidR="00164FE1" w:rsidRPr="005973ED" w:rsidRDefault="00164FE1" w:rsidP="00164FE1">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448F3351" w14:textId="77777777" w:rsidR="00164FE1" w:rsidRPr="005973ED" w:rsidRDefault="00164FE1" w:rsidP="00164FE1">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44B07FD8" w14:textId="77777777" w:rsidR="00164FE1" w:rsidRPr="005973ED" w:rsidRDefault="00164FE1" w:rsidP="00164FE1">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72E02">
        <w:t xml:space="preserve">= 2 if the UE supports the capability of positioning measurements with reduced number of samples as indicated by </w:t>
      </w:r>
      <w:proofErr w:type="spellStart"/>
      <w:r w:rsidRPr="00D72E02">
        <w:rPr>
          <w:i/>
          <w:iCs/>
        </w:rPr>
        <w:t>reducedNumOfSampleInMeasurementWithPRS</w:t>
      </w:r>
      <w:proofErr w:type="spellEnd"/>
      <w:r w:rsidRPr="00D72E02">
        <w:rPr>
          <w:i/>
          <w:iCs/>
        </w:rPr>
        <w:t>-BWA-RRC-</w:t>
      </w:r>
      <w:proofErr w:type="spellStart"/>
      <w:r w:rsidRPr="00D72E02">
        <w:rPr>
          <w:i/>
          <w:iCs/>
        </w:rPr>
        <w:t>IdleAndInactive</w:t>
      </w:r>
      <w:proofErr w:type="spellEnd"/>
      <w:r w:rsidRPr="00D72E02">
        <w:t xml:space="preserve"> specified in TS 37.355 [34], and the LMF requests the UE to perform positioning measurements with reduced number of samples,</w:t>
      </w:r>
    </w:p>
    <w:p w14:paraId="42255E01" w14:textId="77777777" w:rsidR="00164FE1" w:rsidRPr="005973ED" w:rsidRDefault="00164FE1" w:rsidP="00164FE1">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2E9432B7" w14:textId="77777777" w:rsidR="00164FE1" w:rsidRPr="005973ED" w:rsidRDefault="00164FE1" w:rsidP="00164FE1">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066A74F8" w14:textId="77777777" w:rsidR="00164FE1" w:rsidRPr="005973ED" w:rsidRDefault="00585B19" w:rsidP="00164FE1">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164FE1" w:rsidRPr="005973ED">
        <w:t xml:space="preserve"> </w:t>
      </w:r>
    </w:p>
    <w:p w14:paraId="3D160371" w14:textId="77777777" w:rsidR="00164FE1" w:rsidRPr="005973ED" w:rsidRDefault="00164FE1" w:rsidP="00164FE1">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108EEC7B" w14:textId="77777777" w:rsidR="00164FE1" w:rsidRPr="005973ED" w:rsidRDefault="00164FE1" w:rsidP="00164FE1">
      <w:pPr>
        <w:ind w:left="1135" w:hanging="284"/>
        <w:rPr>
          <w:lang w:eastAsia="zh-CN"/>
        </w:rPr>
      </w:pPr>
      <w:r w:rsidRPr="005973ED">
        <w:rPr>
          <w:rFonts w:eastAsia="MS Mincho" w:cs="v4.2.0"/>
        </w:rPr>
        <w:lastRenderedPageBreak/>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5612E9C6" w14:textId="77777777" w:rsidR="00164FE1" w:rsidRPr="005973ED" w:rsidRDefault="00164FE1" w:rsidP="00164FE1">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2E9F2886" w14:textId="77777777" w:rsidR="00164FE1" w:rsidRPr="005973ED" w:rsidRDefault="00164FE1" w:rsidP="00164FE1">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2AE25D1F" w14:textId="77777777" w:rsidR="00164FE1" w:rsidRPr="005973ED" w:rsidRDefault="00164FE1" w:rsidP="00164FE1">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491B29D4" w14:textId="77777777" w:rsidR="00164FE1" w:rsidRPr="005973ED" w:rsidRDefault="00164FE1" w:rsidP="00164FE1">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w:t>
      </w:r>
      <w:proofErr w:type="gramStart"/>
      <w:r w:rsidRPr="005973ED">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3220935E" w14:textId="77777777" w:rsidR="00164FE1" w:rsidRPr="005973ED" w:rsidRDefault="00164FE1" w:rsidP="00164FE1">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26C23F76" w14:textId="77777777" w:rsidR="00164FE1" w:rsidRDefault="00164FE1" w:rsidP="00164FE1">
      <w:pPr>
        <w:rPr>
          <w:lang w:eastAsia="zh-CN"/>
        </w:rPr>
      </w:pPr>
      <w:r w:rsidRPr="00D72E02">
        <w:t>The requirements in this clause for aggregated measurements apply</w:t>
      </w:r>
      <w:r w:rsidRPr="00D72E02">
        <w:rPr>
          <w:lang w:eastAsia="zh-CN"/>
        </w:rPr>
        <w:t xml:space="preserve"> provided that the linked PRS resource sets on multiple PFLs for aggregated measurements are transmitted by the TRP using single </w:t>
      </w:r>
      <w:proofErr w:type="gramStart"/>
      <w:r w:rsidRPr="00D72E02">
        <w:rPr>
          <w:lang w:eastAsia="zh-CN"/>
        </w:rPr>
        <w:t>Tx</w:t>
      </w:r>
      <w:proofErr w:type="gramEnd"/>
      <w:r w:rsidRPr="00D72E02">
        <w:rPr>
          <w:lang w:eastAsia="zh-CN"/>
        </w:rPr>
        <w:t xml:space="preserve"> chain as defined in clause 5.1.6.5.3 in TS 38.214 [26].</w:t>
      </w:r>
    </w:p>
    <w:p w14:paraId="05096232" w14:textId="542F3530" w:rsidR="00164FE1" w:rsidRPr="001B2889" w:rsidRDefault="00164FE1" w:rsidP="00164FE1">
      <w:pPr>
        <w:rPr>
          <w:lang w:eastAsia="zh-CN"/>
        </w:rPr>
      </w:pPr>
      <w:proofErr w:type="gramStart"/>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del w:id="737" w:author="CATT" w:date="2024-10-04T15:26:00Z">
                <w:rPr>
                  <w:rFonts w:ascii="Cambria Math" w:hAnsi="Cambria Math"/>
                  <w:iCs/>
                </w:rPr>
              </w:del>
            </m:ctrlPr>
          </m:sSubPr>
          <m:e>
            <w:del w:id="738" w:author="CATT" w:date="2024-10-04T15:26:00Z">
              <m:r>
                <m:rPr>
                  <m:sty m:val="p"/>
                </m:rPr>
                <w:rPr>
                  <w:rFonts w:ascii="Cambria Math" w:hAnsi="Cambria Math"/>
                </w:rPr>
                <m:t>T</m:t>
              </m:r>
            </w:del>
          </m:e>
          <m:sub>
            <w:del w:id="739" w:author="CATT" w:date="2024-10-04T15:26:00Z">
              <m:r>
                <m:rPr>
                  <m:sty m:val="p"/>
                </m:rPr>
                <w:rPr>
                  <w:rFonts w:ascii="Cambria Math" w:hAnsi="Cambria Math"/>
                </w:rPr>
                <m:t>RSTD,aggr,m</m:t>
              </m:r>
            </w:del>
          </m:sub>
        </m:sSub>
      </m:oMath>
      <w:del w:id="740" w:author="CATT" w:date="2024-10-04T15:26:00Z">
        <w:r w:rsidDel="00EE0B45">
          <w:rPr>
            <w:rFonts w:ascii="Times" w:hAnsi="Times" w:hint="eastAsia"/>
            <w:iCs/>
            <w:lang w:eastAsia="zh-CN"/>
          </w:rPr>
          <w:delText xml:space="preserve"> </w:delText>
        </w:r>
      </w:del>
      <m:oMath>
        <m:sSub>
          <m:sSubPr>
            <m:ctrlPr>
              <w:ins w:id="741" w:author="CATT" w:date="2024-10-04T15:26:00Z">
                <w:rPr>
                  <w:rFonts w:ascii="Cambria Math" w:eastAsiaTheme="minorEastAsia" w:hAnsi="Cambria Math"/>
                  <w:iCs/>
                </w:rPr>
              </w:ins>
            </m:ctrlPr>
          </m:sSubPr>
          <m:e>
            <w:ins w:id="742" w:author="CATT" w:date="2024-10-04T15:26:00Z">
              <m:r>
                <m:rPr>
                  <m:sty m:val="p"/>
                </m:rPr>
                <w:rPr>
                  <w:rFonts w:ascii="Cambria Math" w:eastAsiaTheme="minorEastAsia" w:hAnsi="Cambria Math"/>
                </w:rPr>
                <m:t>T</m:t>
              </m:r>
            </w:ins>
          </m:e>
          <m:sub>
            <w:ins w:id="743" w:author="CATT" w:date="2024-10-04T15:26:00Z">
              <m:r>
                <m:rPr>
                  <m:sty m:val="p"/>
                </m:rPr>
                <w:rPr>
                  <w:rFonts w:ascii="Cambria Math" w:eastAsiaTheme="minorEastAsia" w:hAnsi="Cambria Math"/>
                </w:rPr>
                <m:t>UERxTx,aggr</m:t>
              </m:r>
            </w:ins>
          </m:sub>
        </m:sSub>
      </m:oMath>
      <w:ins w:id="744" w:author="CATT" w:date="2024-10-04T15:27:00Z">
        <w:r w:rsidR="00EE0B45">
          <w:rPr>
            <w:rFonts w:ascii="Times" w:hAnsi="Times" w:hint="eastAsia"/>
            <w:iCs/>
            <w:lang w:eastAsia="zh-CN"/>
          </w:rPr>
          <w:t xml:space="preserve"> </w:t>
        </w:r>
      </w:ins>
      <w:r>
        <w:rPr>
          <w:rFonts w:ascii="Times" w:hAnsi="Times"/>
          <w:iCs/>
          <w:lang w:eastAsia="zh-CN"/>
        </w:rPr>
        <w:t>can be longer than specified above.</w:t>
      </w:r>
      <w:proofErr w:type="gramEnd"/>
      <w:r>
        <w:rPr>
          <w:rFonts w:ascii="Times" w:hAnsi="Times"/>
          <w:iCs/>
          <w:lang w:eastAsia="zh-CN"/>
        </w:rPr>
        <w:t xml:space="preserve"> </w:t>
      </w:r>
    </w:p>
    <w:p w14:paraId="5408C0D9" w14:textId="3BF70902" w:rsidR="00164FE1" w:rsidRPr="005973ED" w:rsidRDefault="00164FE1" w:rsidP="00164FE1">
      <w:pPr>
        <w:rPr>
          <w:iCs/>
          <w:noProof/>
          <w:lang w:eastAsia="zh-CN"/>
        </w:rPr>
      </w:pPr>
      <w:r w:rsidRPr="005973ED">
        <w:t>The time</w:t>
      </w:r>
      <w:ins w:id="745" w:author="CATT" w:date="2024-10-04T15:27:00Z">
        <w:r w:rsidR="00EE0B45">
          <w:rPr>
            <w:rFonts w:hint="eastAsia"/>
            <w:lang w:eastAsia="zh-CN"/>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oMath>
      </w:ins>
      <m:oMath>
        <m:r>
          <m:rPr>
            <m:sty m:val="p"/>
          </m:rPr>
          <w:rPr>
            <w:rFonts w:ascii="Cambria Math" w:hAnsi="Cambria Math"/>
          </w:rPr>
          <m:t xml:space="preserve"> </m:t>
        </m:r>
        <m:sSub>
          <m:sSubPr>
            <m:ctrlPr>
              <w:del w:id="746" w:author="CATT" w:date="2024-10-04T15:27:00Z">
                <w:rPr>
                  <w:rFonts w:ascii="Cambria Math" w:hAnsi="Cambria Math"/>
                  <w:iCs/>
                </w:rPr>
              </w:del>
            </m:ctrlPr>
          </m:sSubPr>
          <m:e>
            <w:del w:id="747" w:author="CATT" w:date="2024-10-04T15:27:00Z">
              <m:r>
                <m:rPr>
                  <m:sty m:val="p"/>
                </m:rPr>
                <w:rPr>
                  <w:rFonts w:ascii="Cambria Math" w:hAnsi="Cambria Math"/>
                </w:rPr>
                <m:t>T</m:t>
              </m:r>
            </w:del>
          </m:e>
          <m:sub>
            <w:del w:id="748" w:author="CATT" w:date="2024-10-04T15:27:00Z">
              <m:r>
                <m:rPr>
                  <m:sty m:val="p"/>
                </m:rPr>
                <w:rPr>
                  <w:rFonts w:ascii="Cambria Math" w:hAnsi="Cambria Math"/>
                </w:rPr>
                <m:t>UERxTx,total</m:t>
              </m:r>
            </w:del>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6EDB36DF" w14:textId="76145E6C" w:rsidR="00164FE1" w:rsidRPr="005973ED" w:rsidDel="00EE0B45" w:rsidRDefault="00164FE1" w:rsidP="00164FE1">
      <w:pPr>
        <w:keepLines/>
        <w:ind w:left="1135" w:hanging="851"/>
        <w:rPr>
          <w:del w:id="749" w:author="CATT" w:date="2024-10-04T15:27:00Z"/>
          <w:noProof/>
          <w:lang w:eastAsia="zh-CN"/>
        </w:rPr>
      </w:pPr>
      <w:del w:id="750" w:author="CATT" w:date="2024-10-04T15:27:00Z">
        <w:r w:rsidRPr="005973ED" w:rsidDel="00EE0B45">
          <w:rPr>
            <w:noProof/>
            <w:lang w:eastAsia="zh-CN"/>
          </w:rPr>
          <w:delText>Note:</w:delText>
        </w:r>
        <w:r w:rsidRPr="005973ED" w:rsidDel="00EE0B45">
          <w:rPr>
            <w:noProof/>
            <w:lang w:eastAsia="zh-CN"/>
          </w:rPr>
          <w:tab/>
          <w:delText xml:space="preserve">No separate requirement on aggregated measurement based on </w:delTex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sidDel="00EE0B45">
          <w:rPr>
            <w:rFonts w:hint="eastAsia"/>
            <w:noProof/>
            <w:lang w:eastAsia="zh-CN"/>
          </w:rPr>
          <w:delText xml:space="preserve"> </w:delText>
        </w:r>
        <w:r w:rsidRPr="005973ED" w:rsidDel="00EE0B45">
          <w:rPr>
            <w:noProof/>
            <w:lang w:eastAsia="zh-CN"/>
          </w:rPr>
          <w:delText xml:space="preserve">or on non-aggregated measurement based on </w:delTex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sidDel="00EE0B45">
          <w:rPr>
            <w:rFonts w:hint="eastAsia"/>
            <w:noProof/>
            <w:lang w:eastAsia="zh-CN"/>
          </w:rPr>
          <w:delText xml:space="preserve"> </w:delText>
        </w:r>
        <w:r w:rsidRPr="005973ED" w:rsidDel="00EE0B45">
          <w:rPr>
            <w:noProof/>
            <w:lang w:eastAsia="zh-CN"/>
          </w:rPr>
          <w:delText>is applied.</w:delText>
        </w:r>
      </w:del>
    </w:p>
    <w:p w14:paraId="6AD4F462" w14:textId="77777777" w:rsidR="00164FE1" w:rsidRPr="005973ED" w:rsidRDefault="00164FE1" w:rsidP="00164FE1">
      <w:pPr>
        <w:rPr>
          <w:iCs/>
          <w:lang w:eastAsia="zh-CN"/>
        </w:rPr>
      </w:pPr>
      <w:r w:rsidRPr="005973ED">
        <w:t xml:space="preserve">If the RRC state </w:t>
      </w:r>
      <w:r w:rsidRPr="00D72E02">
        <w:t>transition</w:t>
      </w:r>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06B038AF" w14:textId="77777777" w:rsidR="00164FE1" w:rsidRPr="005973ED" w:rsidRDefault="00164FE1" w:rsidP="00164FE1">
      <w:r w:rsidRPr="005973ED">
        <w:t>If cell reselection occurs during the UE Rx-Tx time difference measurement period then the UE shall restart the UE Rx-Tx time difference measurement after it obtains SRS configuration and Timing Advance command from the new serving cell.</w:t>
      </w:r>
    </w:p>
    <w:p w14:paraId="317B4666" w14:textId="77777777" w:rsidR="00164FE1" w:rsidRPr="005973ED" w:rsidRDefault="00164FE1" w:rsidP="00164FE1">
      <w:pPr>
        <w:rPr>
          <w:lang w:val="en-US" w:eastAsia="zh-CN"/>
        </w:rPr>
      </w:pPr>
      <w:r w:rsidRPr="005973ED">
        <w:rPr>
          <w:lang w:val="en-US" w:eastAsia="zh-CN"/>
        </w:rPr>
        <w:t>The measurement requirements do not apply for a PRS resource:</w:t>
      </w:r>
    </w:p>
    <w:p w14:paraId="61489311" w14:textId="77777777" w:rsidR="00164FE1" w:rsidRPr="005973ED" w:rsidRDefault="00164FE1" w:rsidP="00164FE1">
      <w:pPr>
        <w:ind w:left="568" w:hanging="284"/>
        <w:rPr>
          <w:lang w:val="en-US" w:eastAsia="zh-CN"/>
        </w:rPr>
      </w:pPr>
      <w:r w:rsidRPr="005973ED">
        <w:rPr>
          <w:lang w:val="en-US" w:eastAsia="zh-CN"/>
        </w:rPr>
        <w:t>-</w:t>
      </w:r>
      <w:r w:rsidRPr="005973ED">
        <w:rPr>
          <w:lang w:val="en-US" w:eastAsia="zh-CN"/>
        </w:rPr>
        <w:tab/>
      </w:r>
      <w:proofErr w:type="gramStart"/>
      <w:r w:rsidRPr="005973ED">
        <w:rPr>
          <w:lang w:val="en-US" w:eastAsia="zh-CN"/>
        </w:rPr>
        <w:t>if</w:t>
      </w:r>
      <w:proofErr w:type="gramEnd"/>
      <w:r w:rsidRPr="005973ED">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383ECF1D" w14:textId="77777777" w:rsidR="00164FE1" w:rsidRPr="005973ED" w:rsidRDefault="00164FE1" w:rsidP="00164FE1">
      <w:pPr>
        <w:ind w:left="568" w:hanging="284"/>
        <w:rPr>
          <w:lang w:val="en-US" w:eastAsia="zh-CN"/>
        </w:rPr>
      </w:pPr>
      <w:r w:rsidRPr="005973ED">
        <w:t>-</w:t>
      </w:r>
      <w:r w:rsidRPr="005973ED">
        <w:tab/>
      </w:r>
      <w:proofErr w:type="gramStart"/>
      <w:r w:rsidRPr="005973ED">
        <w:t>if</w:t>
      </w:r>
      <w:proofErr w:type="gramEnd"/>
      <w:r w:rsidRPr="005973ED">
        <w:t xml:space="preserve"> time span of the PRS resource instance (including at least the minimum number of repetitions specified in the accuracy requirements) is greater than UE reported capability N.</w:t>
      </w:r>
    </w:p>
    <w:p w14:paraId="5C9C6081" w14:textId="77777777" w:rsidR="00164FE1" w:rsidRPr="005973ED" w:rsidRDefault="00164FE1" w:rsidP="00164FE1">
      <w:pPr>
        <w:rPr>
          <w:lang w:eastAsia="zh-CN"/>
        </w:rPr>
      </w:pPr>
      <w:r w:rsidRPr="005973ED">
        <w:rPr>
          <w:lang w:eastAsia="zh-CN"/>
        </w:rPr>
        <w:t>If the DRX cycle is reconfigured during the UE Rx-Tx time difference measurement period then the UE Rx-Tx time difference measurement period can be longer.</w:t>
      </w:r>
    </w:p>
    <w:p w14:paraId="762F0DF3" w14:textId="77777777" w:rsidR="00164FE1" w:rsidRPr="005973ED" w:rsidRDefault="00164FE1" w:rsidP="00164FE1">
      <w:pPr>
        <w:rPr>
          <w:lang w:val="en-US" w:eastAsia="zh-CN"/>
        </w:rPr>
      </w:pPr>
      <w:proofErr w:type="gramStart"/>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roofErr w:type="gramEnd"/>
    </w:p>
    <w:p w14:paraId="0637225C" w14:textId="77777777" w:rsidR="00164FE1" w:rsidRPr="005973ED" w:rsidRDefault="00164FE1" w:rsidP="00164FE1">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0C2DD94C" w14:textId="77777777" w:rsidR="00164FE1" w:rsidRPr="005973ED" w:rsidRDefault="00164FE1" w:rsidP="00164FE1">
      <w:pPr>
        <w:rPr>
          <w:lang w:eastAsia="zh-CN"/>
        </w:rPr>
      </w:pPr>
      <w:r w:rsidRPr="00D72E02">
        <w:rPr>
          <w:lang w:eastAsia="zh-CN"/>
        </w:rPr>
        <w:t xml:space="preserve">When PRS-RSRP is configured for multi-RTT, the UE Rx-Tx time difference measurements and PRS-RSRP measurements are performed over the same measurement period. </w:t>
      </w:r>
      <w:r w:rsidRPr="00D72E02">
        <w:rPr>
          <w:lang w:val="en-US" w:eastAsia="zh-CN"/>
        </w:rPr>
        <w:t xml:space="preserve">When PRS-RSRPP is configured for multi-RTT, </w:t>
      </w:r>
      <w:r w:rsidRPr="00D72E02">
        <w:rPr>
          <w:lang w:eastAsia="zh-CN"/>
        </w:rPr>
        <w:t>the UE Rx-Tx time difference measurements</w:t>
      </w:r>
      <w:r w:rsidRPr="00D72E02">
        <w:rPr>
          <w:lang w:val="en-US" w:eastAsia="zh-CN"/>
        </w:rPr>
        <w:t xml:space="preserve"> and PRS-RSRPP are performed over the same measurement period.</w:t>
      </w:r>
    </w:p>
    <w:p w14:paraId="55F60316" w14:textId="3218521F" w:rsidR="00164FE1" w:rsidRPr="005973ED" w:rsidRDefault="00164FE1" w:rsidP="00164FE1">
      <w:pPr>
        <w:rPr>
          <w:lang w:eastAsia="zh-CN"/>
        </w:rPr>
      </w:pPr>
      <w:r w:rsidRPr="005973ED">
        <w:rPr>
          <w:rFonts w:cs="v4.2.0"/>
        </w:rPr>
        <w:lastRenderedPageBreak/>
        <w:t>The requirements in clause 5.</w:t>
      </w:r>
      <w:r w:rsidRPr="005973ED">
        <w:rPr>
          <w:rFonts w:cs="v4.2.0" w:hint="eastAsia"/>
          <w:lang w:eastAsia="zh-CN"/>
        </w:rPr>
        <w:t>6</w:t>
      </w:r>
      <w:r w:rsidRPr="005973ED">
        <w:rPr>
          <w:rFonts w:cs="v4.2.0"/>
        </w:rPr>
        <w:t>.4 do not apply if the PRS configuration given by higher layer param</w:t>
      </w:r>
      <w:ins w:id="751" w:author="CATT" w:date="2024-10-04T15:42:00Z">
        <w:r w:rsidR="00BE2A98">
          <w:rPr>
            <w:rFonts w:cs="v4.2.0" w:hint="eastAsia"/>
            <w:lang w:eastAsia="zh-CN"/>
          </w:rPr>
          <w:t>e</w:t>
        </w:r>
      </w:ins>
      <w:r w:rsidRPr="005973ED">
        <w:rPr>
          <w:rFonts w:cs="v4.2.0"/>
        </w:rPr>
        <w:t xml:space="preserve">ters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59E151F6" w14:textId="77777777" w:rsidR="00164FE1" w:rsidRPr="005973ED" w:rsidRDefault="00164FE1" w:rsidP="00164FE1">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34122495" w14:textId="77777777" w:rsidR="00164FE1" w:rsidRPr="005973ED" w:rsidRDefault="00164FE1" w:rsidP="00164FE1">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5AF630B" w14:textId="5FC3B49A" w:rsidR="005F486E" w:rsidRPr="00164FE1" w:rsidRDefault="00164FE1" w:rsidP="005F486E">
      <w:pPr>
        <w:rPr>
          <w:lang w:eastAsia="zh-CN"/>
        </w:rPr>
      </w:pPr>
      <w:r w:rsidRPr="005973ED">
        <w:t>The UE shall meet the UE Rx-Tx time difference measurement accuracy requirements in clause 10.1.25</w:t>
      </w:r>
      <w:ins w:id="752" w:author="CATT" w:date="2024-10-04T15:08:00Z">
        <w:r>
          <w:rPr>
            <w:rFonts w:hint="eastAsia"/>
            <w:lang w:eastAsia="zh-CN"/>
          </w:rPr>
          <w:t>A.2</w:t>
        </w:r>
      </w:ins>
      <w:r w:rsidRPr="005973ED">
        <w:t>.</w:t>
      </w:r>
    </w:p>
    <w:p w14:paraId="3477442F" w14:textId="53E51203" w:rsidR="005F486E" w:rsidRDefault="005F486E" w:rsidP="005F486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6C71FB">
        <w:rPr>
          <w:rFonts w:eastAsia="宋体" w:hint="eastAsia"/>
        </w:rPr>
        <w:t>4</w:t>
      </w:r>
      <w:r w:rsidRPr="0007115E">
        <w:rPr>
          <w:rFonts w:hint="eastAsia"/>
        </w:rPr>
        <w:t>&gt;</w:t>
      </w:r>
    </w:p>
    <w:p w14:paraId="18A57472" w14:textId="5304FF0C" w:rsidR="005F486E" w:rsidRDefault="005F486E" w:rsidP="005F486E">
      <w:pPr>
        <w:pStyle w:val="Change"/>
        <w:rPr>
          <w:rFonts w:eastAsia="宋体"/>
        </w:rPr>
      </w:pPr>
      <w:r w:rsidRPr="0007115E">
        <w:rPr>
          <w:rFonts w:hint="eastAsia"/>
        </w:rPr>
        <w:t xml:space="preserve">&lt;Start of Change </w:t>
      </w:r>
      <w:r w:rsidR="006C71FB">
        <w:rPr>
          <w:rFonts w:eastAsia="宋体" w:hint="eastAsia"/>
        </w:rPr>
        <w:t>5</w:t>
      </w:r>
      <w:r w:rsidRPr="0007115E">
        <w:rPr>
          <w:rFonts w:hint="eastAsia"/>
        </w:rPr>
        <w:t>&gt;</w:t>
      </w:r>
    </w:p>
    <w:p w14:paraId="2706848D" w14:textId="77777777" w:rsidR="000936AF" w:rsidRDefault="000936AF" w:rsidP="000936AF">
      <w:pPr>
        <w:pStyle w:val="40"/>
      </w:pPr>
      <w:r w:rsidRPr="00890A11">
        <w:t>9.9.2.</w:t>
      </w:r>
      <w:r>
        <w:t>10</w:t>
      </w:r>
      <w:r w:rsidRPr="00890A11">
        <w:tab/>
        <w:t xml:space="preserve">Measurements Period Requirements with </w:t>
      </w:r>
      <w:r>
        <w:t>Bandwidth Aggregation</w:t>
      </w:r>
    </w:p>
    <w:p w14:paraId="4017EBB1" w14:textId="03E42800" w:rsidR="000936AF" w:rsidRPr="00A11E4C" w:rsidDel="00BE2A98" w:rsidRDefault="000936AF" w:rsidP="000936AF">
      <w:pPr>
        <w:rPr>
          <w:del w:id="753" w:author="CATT" w:date="2024-10-04T15:42:00Z"/>
        </w:rPr>
      </w:pPr>
      <w:r w:rsidRPr="00A11E4C">
        <w:rPr>
          <w:lang w:eastAsia="zh-CN"/>
        </w:rPr>
        <w:t xml:space="preserve">When </w:t>
      </w:r>
      <w:ins w:id="754" w:author="CATT" w:date="2024-10-04T15:13:00Z">
        <w:r>
          <w:rPr>
            <w:rFonts w:hint="eastAsia"/>
            <w:lang w:eastAsia="zh-CN"/>
          </w:rPr>
          <w:t xml:space="preserve">UE </w:t>
        </w:r>
      </w:ins>
      <w:r w:rsidRPr="00A11E4C">
        <w:rPr>
          <w:lang w:eastAsia="zh-CN"/>
        </w:rPr>
        <w:t xml:space="preserve">physical layer receives last of </w:t>
      </w:r>
      <w:r w:rsidRPr="00A11E4C">
        <w:rPr>
          <w:i/>
        </w:rPr>
        <w:t>NR-</w:t>
      </w:r>
      <w:r>
        <w:rPr>
          <w:rFonts w:hint="eastAsia"/>
          <w:i/>
          <w:lang w:eastAsia="zh-CN"/>
        </w:rPr>
        <w:t>DL-</w:t>
      </w:r>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r>
        <w:rPr>
          <w:rFonts w:hint="eastAsia"/>
          <w:i/>
          <w:lang w:eastAsia="zh-CN"/>
        </w:rPr>
        <w:t>DL-</w:t>
      </w:r>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w:t>
      </w:r>
      <w:ins w:id="755" w:author="CATT" w:date="2024-10-04T15:13:00Z">
        <w:r>
          <w:rPr>
            <w:rFonts w:hint="eastAsia"/>
            <w:lang w:eastAsia="zh-CN"/>
          </w:rPr>
          <w:t xml:space="preserve"> </w:t>
        </w:r>
        <w:proofErr w:type="spellStart"/>
        <w:r w:rsidRPr="00A11E4C">
          <w:t>T</w:t>
        </w:r>
        <w:r w:rsidRPr="00A11E4C">
          <w:rPr>
            <w:vertAlign w:val="subscript"/>
          </w:rPr>
          <w:t>aggregate_RSTD</w:t>
        </w:r>
      </w:ins>
      <w:proofErr w:type="spellEnd"/>
      <w:del w:id="756" w:author="CATT" w:date="2024-10-04T15:13:00Z">
        <w:r w:rsidRPr="00A11E4C" w:rsidDel="000936AF">
          <w:delText xml:space="preserve"> T</w:delText>
        </w:r>
        <w:r w:rsidRPr="00A11E4C" w:rsidDel="000936AF">
          <w:rPr>
            <w:vertAlign w:val="subscript"/>
          </w:rPr>
          <w:delText>RSTD_aggregate, Total</w:delText>
        </w:r>
      </w:del>
      <w:r w:rsidRPr="00A11E4C">
        <w:t xml:space="preserve"> defined as:</w:t>
      </w:r>
    </w:p>
    <w:p w14:paraId="70B9B04D" w14:textId="4537751A" w:rsidR="000936AF" w:rsidRPr="00A11E4C" w:rsidDel="000936AF" w:rsidRDefault="000936AF" w:rsidP="000936AF">
      <w:pPr>
        <w:jc w:val="center"/>
        <w:rPr>
          <w:del w:id="757" w:author="CATT" w:date="2024-10-04T15:13:00Z"/>
        </w:rPr>
      </w:pPr>
      <w:del w:id="758" w:author="CATT" w:date="2024-10-04T15:13:00Z">
        <w:r w:rsidRPr="00A11E4C" w:rsidDel="000936AF">
          <w:delText>T</w:delText>
        </w:r>
        <w:r w:rsidRPr="00A11E4C" w:rsidDel="000936AF">
          <w:rPr>
            <w:vertAlign w:val="subscript"/>
          </w:rPr>
          <w:delText>RSTD_aggregate, Total</w:delText>
        </w:r>
        <w:r w:rsidRPr="00A11E4C" w:rsidDel="000936AF">
          <w:delText xml:space="preserve"> = T</w:delText>
        </w:r>
        <w:r w:rsidRPr="00A11E4C" w:rsidDel="000936AF">
          <w:rPr>
            <w:vertAlign w:val="subscript"/>
          </w:rPr>
          <w:delText>non_aggregate_RSTD</w:delText>
        </w:r>
        <w:r w:rsidRPr="00A11E4C" w:rsidDel="000936AF">
          <w:delText xml:space="preserve"> + T</w:delText>
        </w:r>
        <w:r w:rsidRPr="00A11E4C" w:rsidDel="000936AF">
          <w:rPr>
            <w:vertAlign w:val="subscript"/>
          </w:rPr>
          <w:delText xml:space="preserve">aggregate_RSTD </w:delText>
        </w:r>
        <w:r w:rsidRPr="00A11E4C" w:rsidDel="000936AF">
          <w:delText>+ T</w:delText>
        </w:r>
        <w:r w:rsidRPr="00A11E4C" w:rsidDel="000936AF">
          <w:rPr>
            <w:vertAlign w:val="subscript"/>
          </w:rPr>
          <w:delText>margin</w:delText>
        </w:r>
        <w:r w:rsidRPr="00A11E4C" w:rsidDel="000936AF">
          <w:delText>,</w:delText>
        </w:r>
      </w:del>
    </w:p>
    <w:p w14:paraId="1EAD735C" w14:textId="7FBE15D8" w:rsidR="000936AF" w:rsidRPr="00A11E4C" w:rsidDel="000936AF" w:rsidRDefault="000936AF" w:rsidP="000936AF">
      <w:pPr>
        <w:rPr>
          <w:del w:id="759" w:author="CATT" w:date="2024-10-04T15:13:00Z"/>
        </w:rPr>
      </w:pPr>
      <w:del w:id="760" w:author="CATT" w:date="2024-10-04T15:13:00Z">
        <w:r w:rsidRPr="00A11E4C" w:rsidDel="000936AF">
          <w:delText>where,</w:delText>
        </w:r>
      </w:del>
    </w:p>
    <w:p w14:paraId="7F2F4DC9" w14:textId="326FD81A" w:rsidR="000936AF" w:rsidRPr="00A11E4C" w:rsidDel="000936AF" w:rsidRDefault="000936AF" w:rsidP="000936AF">
      <w:pPr>
        <w:spacing w:after="120"/>
        <w:ind w:left="720" w:hanging="360"/>
        <w:rPr>
          <w:del w:id="761" w:author="CATT" w:date="2024-10-04T15:13:00Z"/>
          <w:szCs w:val="24"/>
        </w:rPr>
      </w:pPr>
      <w:del w:id="762" w:author="CATT" w:date="2024-10-04T15:13:00Z">
        <w:r w:rsidRPr="00A11E4C" w:rsidDel="000936AF">
          <w:rPr>
            <w:szCs w:val="24"/>
          </w:rPr>
          <w:delText>T</w:delText>
        </w:r>
        <w:r w:rsidRPr="00A11E4C" w:rsidDel="000936AF">
          <w:rPr>
            <w:szCs w:val="24"/>
            <w:vertAlign w:val="subscript"/>
          </w:rPr>
          <w:delText>non_aggregate_RSTD</w:delText>
        </w:r>
        <w:r w:rsidRPr="00A11E4C" w:rsidDel="000936AF">
          <w:rPr>
            <w:szCs w:val="24"/>
          </w:rPr>
          <w:delText xml:space="preserve"> is the total measurement period for RSTD measurement on PFLs that do not contain PRS resources for aggregation.</w:delText>
        </w:r>
      </w:del>
    </w:p>
    <w:p w14:paraId="54C80F28" w14:textId="3258199D" w:rsidR="000936AF" w:rsidRPr="00A11E4C" w:rsidDel="000936AF" w:rsidRDefault="000936AF" w:rsidP="000936AF">
      <w:pPr>
        <w:spacing w:after="120"/>
        <w:ind w:left="720" w:hanging="360"/>
        <w:rPr>
          <w:del w:id="763" w:author="CATT" w:date="2024-10-04T15:13:00Z"/>
          <w:szCs w:val="24"/>
        </w:rPr>
      </w:pPr>
      <w:del w:id="764" w:author="CATT" w:date="2024-10-04T15:13:00Z">
        <w:r w:rsidRPr="00A11E4C" w:rsidDel="000936AF">
          <w:rPr>
            <w:szCs w:val="24"/>
          </w:rPr>
          <w:delText>Calculation of T</w:delText>
        </w:r>
        <w:r w:rsidRPr="00A11E4C" w:rsidDel="000936AF">
          <w:rPr>
            <w:szCs w:val="24"/>
            <w:vertAlign w:val="subscript"/>
          </w:rPr>
          <w:delText>non_aggregate_RSTD</w:delText>
        </w:r>
        <w:r w:rsidRPr="00A11E4C" w:rsidDel="000936AF">
          <w:rPr>
            <w:szCs w:val="24"/>
          </w:rPr>
          <w:delText xml:space="preserve"> is based on clause 9.9.2.5, such that T</w:delText>
        </w:r>
        <w:r w:rsidRPr="00A11E4C" w:rsidDel="000936AF">
          <w:rPr>
            <w:szCs w:val="24"/>
            <w:vertAlign w:val="subscript"/>
          </w:rPr>
          <w:delText xml:space="preserve">non_aggregate_RSTD </w:delText>
        </w:r>
        <w:r w:rsidRPr="00A11E4C" w:rsidDel="000936AF">
          <w:rPr>
            <w:szCs w:val="24"/>
          </w:rPr>
          <w:delText>is calculated by considering PRS resources that are not aggregated by UE, based on the configuration received from the LMF.</w:delText>
        </w:r>
      </w:del>
    </w:p>
    <w:p w14:paraId="19FA4408" w14:textId="79ADD384" w:rsidR="000936AF" w:rsidRPr="00A11E4C" w:rsidDel="000936AF" w:rsidRDefault="000936AF" w:rsidP="000936AF">
      <w:pPr>
        <w:spacing w:after="120"/>
        <w:ind w:left="720" w:hanging="360"/>
        <w:rPr>
          <w:del w:id="765" w:author="CATT" w:date="2024-10-04T15:13:00Z"/>
          <w:szCs w:val="24"/>
        </w:rPr>
      </w:pPr>
      <w:del w:id="766" w:author="CATT" w:date="2024-10-04T15:13:00Z">
        <w:r w:rsidRPr="00A11E4C" w:rsidDel="000936AF">
          <w:rPr>
            <w:szCs w:val="24"/>
          </w:rPr>
          <w:delText>T</w:delText>
        </w:r>
        <w:r w:rsidRPr="00A11E4C" w:rsidDel="000936AF">
          <w:rPr>
            <w:szCs w:val="24"/>
            <w:vertAlign w:val="subscript"/>
          </w:rPr>
          <w:delText>non_aggregate_RSTD</w:delText>
        </w:r>
        <w:r w:rsidRPr="00A11E4C" w:rsidDel="000936AF">
          <w:rPr>
            <w:szCs w:val="24"/>
          </w:rPr>
          <w:delText xml:space="preserve"> is equal to zero if UE is not configured to perform non-aggregated measurements by the LMF.</w:delText>
        </w:r>
      </w:del>
    </w:p>
    <w:p w14:paraId="311099DC" w14:textId="2D85B62B" w:rsidR="000936AF" w:rsidRPr="00A11E4C" w:rsidDel="000936AF" w:rsidRDefault="000936AF" w:rsidP="000936AF">
      <w:pPr>
        <w:spacing w:after="120"/>
        <w:ind w:left="720" w:hanging="360"/>
        <w:rPr>
          <w:del w:id="767" w:author="CATT" w:date="2024-10-04T15:13:00Z"/>
          <w:szCs w:val="24"/>
        </w:rPr>
      </w:pPr>
      <w:del w:id="768" w:author="CATT" w:date="2024-10-04T15:13:00Z">
        <w:r w:rsidRPr="00A11E4C" w:rsidDel="000936AF">
          <w:rPr>
            <w:szCs w:val="24"/>
          </w:rPr>
          <w:delText>T</w:delText>
        </w:r>
        <w:r w:rsidRPr="00A11E4C" w:rsidDel="000936AF">
          <w:rPr>
            <w:szCs w:val="24"/>
            <w:vertAlign w:val="subscript"/>
          </w:rPr>
          <w:delText>margin</w:delText>
        </w:r>
        <w:r w:rsidRPr="00A11E4C" w:rsidDel="000936AF">
          <w:rPr>
            <w:szCs w:val="24"/>
          </w:rPr>
          <w:delText xml:space="preserve"> is delay margin to account for delay between RSTD measurement performed by UE on PFLs that contain PRS resources for aggregation and RSTD measurement performed by UE on PFLs that do not contain PRS resources for aggregation. T</w:delText>
        </w:r>
        <w:r w:rsidRPr="00A11E4C" w:rsidDel="000936AF">
          <w:rPr>
            <w:szCs w:val="24"/>
            <w:vertAlign w:val="subscript"/>
          </w:rPr>
          <w:delText>margin</w:delText>
        </w:r>
        <w:r w:rsidRPr="00A11E4C" w:rsidDel="000936AF">
          <w:rPr>
            <w:szCs w:val="24"/>
          </w:rPr>
          <w:delText xml:space="preserve"> is calculated as max(T</w:delText>
        </w:r>
        <w:r w:rsidRPr="00A11E4C" w:rsidDel="000936AF">
          <w:rPr>
            <w:szCs w:val="24"/>
            <w:vertAlign w:val="subscript"/>
          </w:rPr>
          <w:delText>effect,i</w:delText>
        </w:r>
        <w:r w:rsidRPr="00A11E4C" w:rsidDel="000936AF">
          <w:rPr>
            <w:szCs w:val="24"/>
          </w:rPr>
          <w:delText>), by considering both aggregated PFLs and non-aggregated PFLs configured for positioning measurement. T</w:delText>
        </w:r>
        <w:r w:rsidRPr="00A11E4C" w:rsidDel="000936AF">
          <w:rPr>
            <w:szCs w:val="24"/>
            <w:vertAlign w:val="subscript"/>
          </w:rPr>
          <w:delText>margin</w:delText>
        </w:r>
        <w:r w:rsidRPr="00A11E4C" w:rsidDel="000936AF">
          <w:rPr>
            <w:szCs w:val="24"/>
          </w:rPr>
          <w:delText xml:space="preserve"> is only applicable when UE is configured to perform measurements on PFLs that contain PRS resources for aggregation and on PFLs that do not contain PRS resources for aggregation.</w:delText>
        </w:r>
      </w:del>
    </w:p>
    <w:p w14:paraId="64EB542D" w14:textId="1CC9E4CB" w:rsidR="000936AF" w:rsidRPr="00A11E4C" w:rsidDel="000936AF" w:rsidRDefault="000936AF" w:rsidP="000936AF">
      <w:pPr>
        <w:spacing w:after="120"/>
        <w:ind w:left="720" w:hanging="360"/>
        <w:rPr>
          <w:del w:id="769" w:author="CATT" w:date="2024-10-04T15:13:00Z"/>
          <w:szCs w:val="24"/>
        </w:rPr>
      </w:pPr>
      <w:del w:id="770" w:author="CATT" w:date="2024-10-04T15:13:00Z">
        <w:r w:rsidRPr="00A11E4C" w:rsidDel="000936AF">
          <w:rPr>
            <w:szCs w:val="24"/>
          </w:rPr>
          <w:delText>If UE is only configured to perform measurements on PFLs that contain PRS resources for aggregation or if UE is only configured to perform measurements on PFLs that do not contain PRS resources for aggregation, then T</w:delText>
        </w:r>
        <w:r w:rsidRPr="00A11E4C" w:rsidDel="000936AF">
          <w:rPr>
            <w:szCs w:val="24"/>
            <w:vertAlign w:val="subscript"/>
          </w:rPr>
          <w:delText>margin</w:delText>
        </w:r>
        <w:r w:rsidRPr="00A11E4C" w:rsidDel="000936AF">
          <w:rPr>
            <w:szCs w:val="24"/>
          </w:rPr>
          <w:delText xml:space="preserve"> = 0.</w:delText>
        </w:r>
      </w:del>
    </w:p>
    <w:p w14:paraId="33093896" w14:textId="607221AD" w:rsidR="000936AF" w:rsidRPr="00A11E4C" w:rsidDel="000936AF" w:rsidRDefault="000936AF" w:rsidP="000936AF">
      <w:pPr>
        <w:spacing w:after="120"/>
        <w:ind w:left="720" w:hanging="360"/>
        <w:rPr>
          <w:del w:id="771" w:author="CATT" w:date="2024-10-04T15:13:00Z"/>
          <w:szCs w:val="24"/>
        </w:rPr>
      </w:pPr>
      <w:del w:id="772" w:author="CATT" w:date="2024-10-04T15:13:00Z">
        <w:r w:rsidRPr="00A11E4C" w:rsidDel="000936AF">
          <w:rPr>
            <w:szCs w:val="24"/>
          </w:rPr>
          <w:delText xml:space="preserve">If UE is capable of performing latency reduced positioning measurements and is configured to perform latency reduced positioning measurement by LMF via </w:delText>
        </w:r>
        <w:r w:rsidRPr="00A11E4C" w:rsidDel="000936AF">
          <w:rPr>
            <w:i/>
            <w:iCs/>
            <w:szCs w:val="24"/>
          </w:rPr>
          <w:delText xml:space="preserve">reducedDL-PRS-ProcessingSamples-r17 </w:delText>
        </w:r>
        <w:r w:rsidRPr="00A11E4C" w:rsidDel="000936AF">
          <w:rPr>
            <w:szCs w:val="24"/>
          </w:rPr>
          <w:delText>[34], then N</w:delText>
        </w:r>
        <w:r w:rsidRPr="00A11E4C" w:rsidDel="000936AF">
          <w:rPr>
            <w:szCs w:val="24"/>
            <w:vertAlign w:val="subscript"/>
          </w:rPr>
          <w:delText xml:space="preserve">sample </w:delText>
        </w:r>
        <w:r w:rsidRPr="00A11E4C" w:rsidDel="000936AF">
          <w:rPr>
            <w:szCs w:val="24"/>
          </w:rPr>
          <w:delText>= 2 shall be considered in calculations of T</w:delText>
        </w:r>
        <w:r w:rsidRPr="00A11E4C" w:rsidDel="000936AF">
          <w:rPr>
            <w:szCs w:val="24"/>
            <w:vertAlign w:val="subscript"/>
          </w:rPr>
          <w:delText>aggregate_RSTD</w:delText>
        </w:r>
        <w:r w:rsidRPr="00A11E4C" w:rsidDel="000936AF">
          <w:rPr>
            <w:szCs w:val="24"/>
          </w:rPr>
          <w:delText xml:space="preserve"> and T</w:delText>
        </w:r>
        <w:r w:rsidRPr="00A11E4C" w:rsidDel="000936AF">
          <w:rPr>
            <w:szCs w:val="24"/>
            <w:vertAlign w:val="subscript"/>
          </w:rPr>
          <w:delText>non-aggregate_RSTD</w:delText>
        </w:r>
        <w:r w:rsidRPr="00A11E4C" w:rsidDel="000936AF">
          <w:rPr>
            <w:szCs w:val="24"/>
          </w:rPr>
          <w:delText>.</w:delText>
        </w:r>
      </w:del>
    </w:p>
    <w:p w14:paraId="03CC9E19" w14:textId="0938070F" w:rsidR="000936AF" w:rsidRPr="00A11E4C" w:rsidDel="000936AF" w:rsidRDefault="000936AF" w:rsidP="000936AF">
      <w:pPr>
        <w:spacing w:after="120"/>
        <w:ind w:left="720" w:hanging="360"/>
        <w:rPr>
          <w:del w:id="773" w:author="CATT" w:date="2024-10-04T15:13:00Z"/>
          <w:szCs w:val="24"/>
        </w:rPr>
      </w:pPr>
      <w:del w:id="774" w:author="CATT" w:date="2024-10-04T15:13:00Z">
        <w:r w:rsidRPr="00A11E4C" w:rsidDel="000936AF">
          <w:rPr>
            <w:szCs w:val="24"/>
          </w:rPr>
          <w:delText xml:space="preserve">If UE is not capable to perform latency reduced positioning measurements or is not configured to perform latency reduced positioning measurement by LMF via </w:delText>
        </w:r>
        <w:r w:rsidRPr="00A11E4C" w:rsidDel="000936AF">
          <w:rPr>
            <w:i/>
            <w:iCs/>
            <w:szCs w:val="24"/>
          </w:rPr>
          <w:delText xml:space="preserve">reducedDL-PRS-ProcessingSamples-r17 </w:delText>
        </w:r>
        <w:r w:rsidRPr="00A11E4C" w:rsidDel="000936AF">
          <w:rPr>
            <w:szCs w:val="24"/>
          </w:rPr>
          <w:delText>[34], then N</w:delText>
        </w:r>
        <w:r w:rsidRPr="00A11E4C" w:rsidDel="000936AF">
          <w:rPr>
            <w:szCs w:val="24"/>
            <w:vertAlign w:val="subscript"/>
          </w:rPr>
          <w:delText xml:space="preserve">sample </w:delText>
        </w:r>
        <w:r w:rsidRPr="00A11E4C" w:rsidDel="000936AF">
          <w:rPr>
            <w:szCs w:val="24"/>
          </w:rPr>
          <w:delText>= 4 shall be considered in calculations of T</w:delText>
        </w:r>
        <w:r w:rsidRPr="00A11E4C" w:rsidDel="000936AF">
          <w:rPr>
            <w:szCs w:val="24"/>
            <w:vertAlign w:val="subscript"/>
          </w:rPr>
          <w:delText>aggregate_RSTD</w:delText>
        </w:r>
        <w:r w:rsidRPr="00A11E4C" w:rsidDel="000936AF">
          <w:rPr>
            <w:szCs w:val="24"/>
          </w:rPr>
          <w:delText xml:space="preserve"> and T</w:delText>
        </w:r>
        <w:r w:rsidRPr="00A11E4C" w:rsidDel="000936AF">
          <w:rPr>
            <w:szCs w:val="24"/>
            <w:vertAlign w:val="subscript"/>
          </w:rPr>
          <w:delText>non-aggregate_RSTD</w:delText>
        </w:r>
        <w:r w:rsidRPr="00A11E4C" w:rsidDel="000936AF">
          <w:rPr>
            <w:szCs w:val="24"/>
          </w:rPr>
          <w:delText>.</w:delText>
        </w:r>
      </w:del>
    </w:p>
    <w:p w14:paraId="5BD9E31F" w14:textId="654906AA" w:rsidR="000936AF" w:rsidRPr="00A11E4C" w:rsidRDefault="000936AF" w:rsidP="000936AF">
      <w:del w:id="775" w:author="CATT" w:date="2024-10-04T15:13:00Z">
        <w:r w:rsidRPr="00A11E4C" w:rsidDel="000936AF">
          <w:delText>T</w:delText>
        </w:r>
        <w:r w:rsidRPr="00A11E4C" w:rsidDel="000936AF">
          <w:rPr>
            <w:vertAlign w:val="subscript"/>
          </w:rPr>
          <w:delText>aggregate_RSTD</w:delText>
        </w:r>
        <w:r w:rsidRPr="00A11E4C" w:rsidDel="000936AF">
          <w:delText>, total measurement period for RSTD measurements performed by UE by aggregating PRS resources from multiple PFLs as defined in TS 38.214 [26], is defined as:</w:delText>
        </w:r>
      </w:del>
    </w:p>
    <w:p w14:paraId="50EB0563" w14:textId="77777777" w:rsidR="000936AF" w:rsidRPr="00A11E4C" w:rsidRDefault="00585B19" w:rsidP="000936AF">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633A7ABC" w14:textId="3D918771" w:rsidR="000936AF" w:rsidRPr="00A11E4C" w:rsidRDefault="000936AF" w:rsidP="000936AF">
      <w:del w:id="776" w:author="CATT" w:date="2024-10-04T15:14:00Z">
        <w:r w:rsidRPr="00A11E4C" w:rsidDel="000936AF">
          <w:delText>w</w:delText>
        </w:r>
      </w:del>
      <w:ins w:id="777" w:author="CATT" w:date="2024-10-04T15:14:00Z">
        <w:r>
          <w:rPr>
            <w:rFonts w:hint="eastAsia"/>
            <w:lang w:eastAsia="zh-CN"/>
          </w:rPr>
          <w:t>W</w:t>
        </w:r>
      </w:ins>
      <w:r w:rsidRPr="00A11E4C">
        <w:t xml:space="preserve">here </w:t>
      </w:r>
    </w:p>
    <w:p w14:paraId="55835AFB" w14:textId="77777777" w:rsidR="000936AF" w:rsidRPr="00A11E4C" w:rsidRDefault="000936AF" w:rsidP="000936AF">
      <w:pPr>
        <w:spacing w:after="120"/>
        <w:ind w:left="720" w:hanging="360"/>
        <w:rPr>
          <w:szCs w:val="24"/>
        </w:rPr>
      </w:pPr>
      <m:oMath>
        <m:r>
          <m:rPr>
            <m:sty m:val="p"/>
          </m:rPr>
          <w:rPr>
            <w:rFonts w:ascii="Cambria Math" w:hAnsi="Cambria Math"/>
            <w:szCs w:val="24"/>
          </w:rPr>
          <w:lastRenderedPageBreak/>
          <m:t>i</m:t>
        </m:r>
      </m:oMath>
      <w:r w:rsidRPr="00A11E4C">
        <w:rPr>
          <w:szCs w:val="24"/>
        </w:rPr>
        <w:t xml:space="preserve"> </w:t>
      </w:r>
      <w:proofErr w:type="gramStart"/>
      <w:r w:rsidRPr="00A11E4C">
        <w:rPr>
          <w:szCs w:val="24"/>
        </w:rPr>
        <w:t>is</w:t>
      </w:r>
      <w:proofErr w:type="gramEnd"/>
      <w:r w:rsidRPr="00A11E4C">
        <w:rPr>
          <w:szCs w:val="24"/>
        </w:rPr>
        <w:t xml:space="preserve"> the index of effective PFL, corresponding to the group of PFLs containing linked PRS resource sets to be aggregated for RSTD measurement,</w:t>
      </w:r>
    </w:p>
    <w:p w14:paraId="2B464379" w14:textId="77777777" w:rsidR="000936AF" w:rsidRPr="00A11E4C" w:rsidRDefault="000936AF" w:rsidP="000936AF">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w:t>
      </w:r>
      <w:proofErr w:type="spellStart"/>
      <w:r w:rsidRPr="00A11E4C">
        <w:rPr>
          <w:i/>
          <w:iCs/>
          <w:szCs w:val="24"/>
        </w:rPr>
        <w:t>AggregationInfo</w:t>
      </w:r>
      <w:proofErr w:type="spellEnd"/>
      <w:r w:rsidRPr="00A11E4C">
        <w:rPr>
          <w:i/>
          <w:iCs/>
          <w:szCs w:val="24"/>
        </w:rPr>
        <w:t>.</w:t>
      </w:r>
    </w:p>
    <w:p w14:paraId="41974F33" w14:textId="77777777" w:rsidR="000936AF" w:rsidRPr="00A11E4C" w:rsidRDefault="00585B19" w:rsidP="000936A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0936AF" w:rsidRPr="00A11E4C">
        <w:t xml:space="preserve"> </w:t>
      </w:r>
      <w:proofErr w:type="gramStart"/>
      <w:r w:rsidR="000936AF" w:rsidRPr="00A11E4C">
        <w:t>is</w:t>
      </w:r>
      <w:proofErr w:type="gramEnd"/>
      <w:r w:rsidR="000936AF" w:rsidRPr="00A11E4C">
        <w:t xml:space="preserve"> the measurement period for PRS RSTD measurement in the effective </w:t>
      </w:r>
      <w:r w:rsidR="000936AF">
        <w:rPr>
          <w:lang w:eastAsia="zh-CN"/>
        </w:rPr>
        <w:t>PFL</w:t>
      </w:r>
      <w:r w:rsidR="000936AF" w:rsidRPr="00A11E4C">
        <w:t xml:space="preserve"> </w:t>
      </w:r>
      <w:proofErr w:type="spellStart"/>
      <w:r w:rsidR="000936AF" w:rsidRPr="00A11E4C">
        <w:rPr>
          <w:i/>
          <w:iCs/>
        </w:rPr>
        <w:t>i</w:t>
      </w:r>
      <w:proofErr w:type="spellEnd"/>
      <w:r w:rsidR="000936AF" w:rsidRPr="00A11E4C">
        <w:t xml:space="preserve"> as specified below:</w:t>
      </w:r>
    </w:p>
    <w:p w14:paraId="64C633FD" w14:textId="77777777" w:rsidR="000936AF" w:rsidRPr="00A11E4C" w:rsidRDefault="00585B19" w:rsidP="000936AF">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936AF" w:rsidRPr="00A11E4C">
        <w:rPr>
          <w:iCs/>
        </w:rPr>
        <w:t xml:space="preserve"> ,</w:t>
      </w:r>
    </w:p>
    <w:p w14:paraId="22C5504C" w14:textId="1305D22B" w:rsidR="000936AF" w:rsidRPr="00A11E4C" w:rsidRDefault="000936AF" w:rsidP="000936AF">
      <w:pPr>
        <w:rPr>
          <w:rFonts w:eastAsiaTheme="minorEastAsia" w:cs="v4.2.0"/>
          <w:lang w:eastAsia="zh-CN"/>
        </w:rPr>
      </w:pPr>
      <w:del w:id="778" w:author="CATT" w:date="2024-10-04T15:14:00Z">
        <w:r w:rsidRPr="00A11E4C" w:rsidDel="000936AF">
          <w:rPr>
            <w:rFonts w:eastAsia="MS Mincho" w:cs="v4.2.0"/>
          </w:rPr>
          <w:delText>w</w:delText>
        </w:r>
      </w:del>
      <w:ins w:id="779" w:author="CATT" w:date="2024-10-04T15:14:00Z">
        <w:r>
          <w:rPr>
            <w:rFonts w:cs="v4.2.0" w:hint="eastAsia"/>
            <w:lang w:eastAsia="zh-CN"/>
          </w:rPr>
          <w:t>W</w:t>
        </w:r>
      </w:ins>
      <w:r w:rsidRPr="00A11E4C">
        <w:rPr>
          <w:rFonts w:eastAsia="MS Mincho" w:cs="v4.2.0"/>
        </w:rPr>
        <w:t xml:space="preserve">here: </w:t>
      </w:r>
    </w:p>
    <w:p w14:paraId="06A62FDB" w14:textId="77777777" w:rsidR="000936AF" w:rsidRPr="00A11E4C" w:rsidRDefault="00585B19" w:rsidP="000936AF">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0936AF" w:rsidRPr="00A11E4C">
        <w:t xml:space="preserve"> </w:t>
      </w:r>
      <w:proofErr w:type="gramStart"/>
      <w:r w:rsidR="000936AF" w:rsidRPr="00A11E4C">
        <w:t>is</w:t>
      </w:r>
      <w:proofErr w:type="gramEnd"/>
      <w:r w:rsidR="000936AF" w:rsidRPr="00A11E4C">
        <w:t xml:space="preserve"> the UE Rx beam sweeping factor. </w:t>
      </w:r>
    </w:p>
    <w:p w14:paraId="30869989" w14:textId="77777777" w:rsidR="000936AF" w:rsidRPr="00D272FF" w:rsidRDefault="000936AF" w:rsidP="000936AF">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36BCE05B" w14:textId="77777777" w:rsidR="000936AF" w:rsidRPr="00A11E4C" w:rsidRDefault="000936AF" w:rsidP="000936AF">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proofErr w:type="gramStart"/>
      <w:r>
        <w:rPr>
          <w:lang w:eastAsia="zh-CN"/>
        </w:rPr>
        <w:t>PFL</w:t>
      </w:r>
      <w:r w:rsidRPr="00A11E4C">
        <w:rPr>
          <w:lang w:eastAsia="zh-CN"/>
        </w:rPr>
        <w:t xml:space="preserve"> </w:t>
      </w:r>
      <w:proofErr w:type="gramEnd"/>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proofErr w:type="gramStart"/>
      <w:r w:rsidRPr="00A11E4C">
        <w:rPr>
          <w:rFonts w:hint="eastAsia"/>
          <w:bCs/>
          <w:lang w:eastAsia="zh-CN"/>
        </w:rPr>
        <w:t>is</w:t>
      </w:r>
      <w:proofErr w:type="gramEnd"/>
      <w:r w:rsidRPr="00A11E4C">
        <w:rPr>
          <w:rFonts w:hint="eastAsia"/>
          <w:bCs/>
          <w:lang w:eastAsia="zh-CN"/>
        </w:rPr>
        <w:t xml:space="preserve"> </w:t>
      </w:r>
      <w:r w:rsidRPr="00A11E4C">
        <w:rPr>
          <w:lang w:eastAsia="zh-CN"/>
        </w:rPr>
        <w:t>equal to 8, otherwise.</w:t>
      </w:r>
    </w:p>
    <w:p w14:paraId="06F7D6C2" w14:textId="77777777" w:rsidR="000936AF" w:rsidRPr="00A11E4C" w:rsidRDefault="00585B19" w:rsidP="000936AF">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0936AF" w:rsidRPr="00A11E4C">
        <w:t xml:space="preserve"> </w:t>
      </w:r>
      <w:proofErr w:type="gramStart"/>
      <w:r w:rsidR="000936AF" w:rsidRPr="00A11E4C">
        <w:t>is</w:t>
      </w:r>
      <w:proofErr w:type="gramEnd"/>
      <w:r w:rsidR="000936AF" w:rsidRPr="00A11E4C">
        <w:t xml:space="preserve"> the carrier-specific scaling factor for NR PRS-based positioning measurements in effective </w:t>
      </w:r>
      <w:r w:rsidR="000936AF">
        <w:t>PFL</w:t>
      </w:r>
      <w:r w:rsidR="000936AF" w:rsidRPr="00A11E4C">
        <w:t xml:space="preserve"> </w:t>
      </w:r>
      <m:oMath>
        <m:r>
          <m:rPr>
            <m:sty m:val="p"/>
          </m:rPr>
          <w:rPr>
            <w:rFonts w:ascii="Cambria Math" w:hAnsi="Cambria Math"/>
          </w:rPr>
          <m:t>i</m:t>
        </m:r>
      </m:oMath>
      <w:r w:rsidR="000936AF" w:rsidRPr="00A11E4C">
        <w:t xml:space="preserve"> as defined in clause 9.1.5.2.</w:t>
      </w:r>
    </w:p>
    <w:p w14:paraId="6CF67FD4" w14:textId="77777777" w:rsidR="000936AF" w:rsidRPr="00A11E4C" w:rsidRDefault="00585B19" w:rsidP="000936AF">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0936AF" w:rsidRPr="00A11E4C">
        <w:rPr>
          <w:iCs/>
        </w:rPr>
        <w:t xml:space="preserve"> </w:t>
      </w:r>
      <w:proofErr w:type="gramStart"/>
      <w:r w:rsidR="000936AF" w:rsidRPr="00A11E4C">
        <w:rPr>
          <w:iCs/>
        </w:rPr>
        <w:t>is</w:t>
      </w:r>
      <w:proofErr w:type="gramEnd"/>
      <w:r w:rsidR="000936AF" w:rsidRPr="00A11E4C">
        <w:rPr>
          <w:iCs/>
        </w:rPr>
        <w:t xml:space="preserve"> </w:t>
      </w:r>
      <w:r w:rsidR="000936AF" w:rsidRPr="00A11E4C">
        <w:t xml:space="preserve">the scaling factor for measurement of same PRS resource with multiple Rx TEGs. </w:t>
      </w:r>
    </w:p>
    <w:p w14:paraId="4792E06D" w14:textId="77777777" w:rsidR="000936AF" w:rsidRPr="00A11E4C" w:rsidRDefault="00585B19" w:rsidP="000936AF">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0936AF" w:rsidRPr="00A11E4C">
        <w:t xml:space="preserve"> </w:t>
      </w:r>
      <w:r w:rsidR="000936AF" w:rsidRPr="00A11E4C">
        <w:rPr>
          <w:rFonts w:eastAsia="MS Mincho"/>
        </w:rPr>
        <w:t xml:space="preserve">= 1 </w:t>
      </w:r>
      <w:r w:rsidR="000936AF" w:rsidRPr="00A11E4C">
        <w:rPr>
          <w:lang w:eastAsia="zh-CN"/>
        </w:rPr>
        <w:t>if UE is not</w:t>
      </w:r>
      <w:r w:rsidR="000936AF" w:rsidRPr="00A11E4C">
        <w:rPr>
          <w:rFonts w:hint="eastAsia"/>
          <w:lang w:eastAsia="zh-CN"/>
        </w:rPr>
        <w:t xml:space="preserve"> </w:t>
      </w:r>
      <w:r w:rsidR="000936AF" w:rsidRPr="00A11E4C">
        <w:rPr>
          <w:lang w:eastAsia="zh-CN"/>
        </w:rPr>
        <w:t>requested by LMF to measure a PRS resource with multiple Rx TEGs via</w:t>
      </w:r>
      <w:r w:rsidR="000936AF" w:rsidRPr="00A11E4C">
        <w:rPr>
          <w:rFonts w:cs="v4.2.0"/>
        </w:rPr>
        <w:t xml:space="preserve"> </w:t>
      </w:r>
      <w:r w:rsidR="000936AF" w:rsidRPr="00A11E4C">
        <w:rPr>
          <w:i/>
          <w:iCs/>
          <w:snapToGrid w:val="0"/>
        </w:rPr>
        <w:t>measureSameDL-PRS-ResourceWithDifferentRxTEGs-r17</w:t>
      </w:r>
      <w:r w:rsidR="000936AF" w:rsidRPr="00A11E4C">
        <w:rPr>
          <w:snapToGrid w:val="0"/>
        </w:rPr>
        <w:t xml:space="preserve"> [34] in </w:t>
      </w:r>
      <w:r w:rsidR="000936AF" w:rsidRPr="00A11E4C">
        <w:rPr>
          <w:i/>
          <w:snapToGrid w:val="0"/>
        </w:rPr>
        <w:t>NR-DL-TDOA-</w:t>
      </w:r>
      <w:proofErr w:type="spellStart"/>
      <w:r w:rsidR="000936AF" w:rsidRPr="00A11E4C">
        <w:rPr>
          <w:i/>
          <w:snapToGrid w:val="0"/>
        </w:rPr>
        <w:t>RequestLocationInformation</w:t>
      </w:r>
      <w:proofErr w:type="spellEnd"/>
      <w:r w:rsidR="000936AF" w:rsidRPr="00A11E4C">
        <w:rPr>
          <w:rFonts w:eastAsia="MS Mincho"/>
        </w:rPr>
        <w:t>;</w:t>
      </w:r>
    </w:p>
    <w:p w14:paraId="68B88B8A" w14:textId="615C8679" w:rsidR="000936AF" w:rsidRPr="00A11E4C" w:rsidRDefault="000936AF" w:rsidP="000936AF">
      <w:pPr>
        <w:pStyle w:val="B20"/>
        <w:rPr>
          <w:lang w:eastAsia="zh-CN"/>
        </w:rPr>
      </w:pPr>
      <w:del w:id="780" w:author="CATT" w:date="2024-10-04T15:14:00Z">
        <w:r w:rsidRPr="00A11E4C" w:rsidDel="000936AF">
          <w:rPr>
            <w:lang w:eastAsia="zh-CN"/>
          </w:rPr>
          <w:delText>o</w:delText>
        </w:r>
      </w:del>
      <w:ins w:id="781" w:author="CATT" w:date="2024-10-04T15:14:00Z">
        <w:r>
          <w:rPr>
            <w:rFonts w:hint="eastAsia"/>
            <w:lang w:eastAsia="zh-CN"/>
          </w:rPr>
          <w:t>O</w:t>
        </w:r>
      </w:ins>
      <w:r w:rsidRPr="00A11E4C">
        <w:rPr>
          <w:lang w:eastAsia="zh-CN"/>
        </w:rPr>
        <w:t>therwise,</w:t>
      </w:r>
    </w:p>
    <w:p w14:paraId="0ACE1416" w14:textId="77777777" w:rsidR="000936AF" w:rsidRPr="00A11E4C" w:rsidRDefault="00585B19" w:rsidP="000936AF">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0936AF" w:rsidRPr="00A11E4C">
        <w:rPr>
          <w:iCs/>
        </w:rPr>
        <w:t xml:space="preserve"> </w:t>
      </w:r>
      <w:proofErr w:type="gramStart"/>
      <w:r w:rsidR="000936AF" w:rsidRPr="00A11E4C">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936AF" w:rsidRPr="00A11E4C">
        <w:rPr>
          <w:rFonts w:hint="eastAsia"/>
          <w:lang w:eastAsia="zh-CN"/>
        </w:rPr>
        <w:t>,</w:t>
      </w:r>
      <w:r w:rsidR="000936AF" w:rsidRPr="00A11E4C">
        <w:rPr>
          <w:lang w:eastAsia="zh-CN"/>
        </w:rPr>
        <w:t xml:space="preserve"> if UE is not capable of receiving same DL PRS resource simultaneously from multiple Rx TEGs</w:t>
      </w:r>
      <w:r w:rsidR="000936AF" w:rsidRPr="00A11E4C">
        <w:rPr>
          <w:rFonts w:eastAsia="MS Mincho"/>
        </w:rPr>
        <w:t xml:space="preserve">, and </w:t>
      </w:r>
    </w:p>
    <w:p w14:paraId="1EE55980" w14:textId="77777777" w:rsidR="000936AF" w:rsidRPr="00A11E4C" w:rsidRDefault="00585B19" w:rsidP="000936AF">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0936AF"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0936AF" w:rsidRPr="00A11E4C">
        <w:rPr>
          <w:iCs/>
          <w:lang w:eastAsia="zh-CN"/>
        </w:rPr>
        <w:t xml:space="preserve"> </w:t>
      </w:r>
      <w:r w:rsidR="000936AF" w:rsidRPr="00A11E4C">
        <w:rPr>
          <w:lang w:eastAsia="zh-CN"/>
        </w:rPr>
        <w:t>if</w:t>
      </w:r>
      <w:r w:rsidR="000936AF" w:rsidRPr="00A11E4C">
        <w:t xml:space="preserve"> </w:t>
      </w:r>
      <w:r w:rsidR="000936AF" w:rsidRPr="00A11E4C">
        <w:rPr>
          <w:lang w:eastAsia="zh-CN"/>
        </w:rPr>
        <w:t>UE is capable of receiving the same DL PRS resource simultaneously from multiple Rx TEGs</w:t>
      </w:r>
      <w:r w:rsidR="000936AF" w:rsidRPr="00A11E4C">
        <w:rPr>
          <w:rFonts w:eastAsia="MS Mincho"/>
        </w:rPr>
        <w:t>.</w:t>
      </w:r>
    </w:p>
    <w:p w14:paraId="5FA73E3E" w14:textId="359FBB68" w:rsidR="000936AF" w:rsidRPr="00A11E4C" w:rsidRDefault="000936AF" w:rsidP="000936AF">
      <w:pPr>
        <w:rPr>
          <w:rFonts w:eastAsia="MS Mincho"/>
        </w:rPr>
      </w:pPr>
      <w:del w:id="782" w:author="CATT" w:date="2024-10-04T15:14:00Z">
        <w:r w:rsidRPr="00A11E4C" w:rsidDel="000936AF">
          <w:rPr>
            <w:rFonts w:eastAsia="MS Mincho"/>
          </w:rPr>
          <w:delText>w</w:delText>
        </w:r>
      </w:del>
      <w:ins w:id="783" w:author="CATT" w:date="2024-10-04T15:14:00Z">
        <w:r>
          <w:rPr>
            <w:rFonts w:hint="eastAsia"/>
            <w:lang w:eastAsia="zh-CN"/>
          </w:rPr>
          <w:t>W</w:t>
        </w:r>
      </w:ins>
      <w:r w:rsidRPr="00A11E4C">
        <w:rPr>
          <w:rFonts w:eastAsia="MS Mincho"/>
        </w:rPr>
        <w:t>here</w:t>
      </w:r>
    </w:p>
    <w:p w14:paraId="2E0BB9F3" w14:textId="77777777" w:rsidR="000936AF" w:rsidRPr="00A11E4C" w:rsidRDefault="00585B19" w:rsidP="000936AF">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936AF" w:rsidRPr="00A11E4C">
        <w:rPr>
          <w:rFonts w:eastAsia="MS Mincho"/>
        </w:rPr>
        <w:t xml:space="preserve"> is the number of Rx TEGs with which UE is requested to measure aggregated PRS resource indicated via </w:t>
      </w:r>
      <w:r w:rsidR="000936AF" w:rsidRPr="00A11E4C">
        <w:rPr>
          <w:rFonts w:eastAsia="MS Mincho"/>
          <w:i/>
        </w:rPr>
        <w:t xml:space="preserve">measureSameDL-PRS-ResourceWithDifferentRxTEGs-r17 </w:t>
      </w:r>
      <w:r w:rsidR="000936AF" w:rsidRPr="00A11E4C">
        <w:rPr>
          <w:snapToGrid w:val="0"/>
        </w:rPr>
        <w:t xml:space="preserve">[34] in </w:t>
      </w:r>
      <w:r w:rsidR="000936AF" w:rsidRPr="00A11E4C">
        <w:rPr>
          <w:i/>
          <w:snapToGrid w:val="0"/>
        </w:rPr>
        <w:t>NR-DL-TDOA-</w:t>
      </w:r>
      <w:proofErr w:type="spellStart"/>
      <w:r w:rsidR="000936AF" w:rsidRPr="00A11E4C">
        <w:rPr>
          <w:i/>
          <w:snapToGrid w:val="0"/>
        </w:rPr>
        <w:t>RequestLocationInformation</w:t>
      </w:r>
      <w:proofErr w:type="spellEnd"/>
      <w:r w:rsidR="000936AF"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0936AF" w:rsidRPr="00A11E4C">
        <w:rPr>
          <w:rFonts w:eastAsia="MS Mincho"/>
        </w:rPr>
        <w:t xml:space="preserve"> is the maximum number of Rx TEGs with which UE can support to measure the same PRS resource as reported in </w:t>
      </w:r>
      <w:r w:rsidR="000936AF" w:rsidRPr="00A11E4C">
        <w:rPr>
          <w:rFonts w:eastAsia="MS Mincho"/>
          <w:i/>
        </w:rPr>
        <w:t>NR-UE-TEG-Capability</w:t>
      </w:r>
      <w:r w:rsidR="000936AF" w:rsidRPr="00A11E4C">
        <w:rPr>
          <w:rFonts w:eastAsia="MS Mincho"/>
        </w:rPr>
        <w:t>, and</w:t>
      </w:r>
    </w:p>
    <w:p w14:paraId="12E9688F" w14:textId="77777777" w:rsidR="000936AF" w:rsidRPr="00A11E4C" w:rsidRDefault="00585B19" w:rsidP="000936AF">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0936AF" w:rsidRPr="00A11E4C">
        <w:rPr>
          <w:rFonts w:eastAsia="MS Mincho"/>
        </w:rPr>
        <w:t xml:space="preserve"> </w:t>
      </w:r>
      <w:proofErr w:type="gramStart"/>
      <w:r w:rsidR="000936AF" w:rsidRPr="00A11E4C">
        <w:rPr>
          <w:rFonts w:eastAsia="MS Mincho"/>
        </w:rPr>
        <w:t>is</w:t>
      </w:r>
      <w:proofErr w:type="gramEnd"/>
      <w:r w:rsidR="000936AF" w:rsidRPr="00A11E4C">
        <w:rPr>
          <w:rFonts w:eastAsia="MS Mincho"/>
        </w:rPr>
        <w:t xml:space="preserve"> the number of Rx TEGs UE can measure simultaneously which is reported via</w:t>
      </w:r>
      <w:r w:rsidR="000936AF" w:rsidRPr="00A11E4C">
        <w:rPr>
          <w:snapToGrid w:val="0"/>
        </w:rPr>
        <w:t xml:space="preserve"> </w:t>
      </w:r>
      <w:proofErr w:type="spellStart"/>
      <w:r w:rsidR="000936AF" w:rsidRPr="00A11E4C">
        <w:rPr>
          <w:i/>
          <w:snapToGrid w:val="0"/>
        </w:rPr>
        <w:t>measureSameDL</w:t>
      </w:r>
      <w:proofErr w:type="spellEnd"/>
      <w:r w:rsidR="000936AF" w:rsidRPr="00A11E4C">
        <w:rPr>
          <w:i/>
          <w:snapToGrid w:val="0"/>
        </w:rPr>
        <w:t>-PRS-</w:t>
      </w:r>
      <w:proofErr w:type="spellStart"/>
      <w:r w:rsidR="000936AF" w:rsidRPr="00A11E4C">
        <w:rPr>
          <w:i/>
          <w:snapToGrid w:val="0"/>
        </w:rPr>
        <w:t>ResourceWithDifferentRxTEGsSimul</w:t>
      </w:r>
      <w:proofErr w:type="spellEnd"/>
      <w:r w:rsidR="000936AF" w:rsidRPr="00A11E4C">
        <w:rPr>
          <w:rFonts w:eastAsia="MS Mincho"/>
        </w:rPr>
        <w:t xml:space="preserve">. </w:t>
      </w:r>
    </w:p>
    <w:p w14:paraId="1F5D0227" w14:textId="77777777" w:rsidR="000936AF" w:rsidRPr="00A11E4C" w:rsidRDefault="00585B19" w:rsidP="000936AF">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936AF" w:rsidRPr="00A11E4C">
        <w:t xml:space="preserve"> </w:t>
      </w:r>
      <w:proofErr w:type="gramStart"/>
      <w:r w:rsidR="000936AF" w:rsidRPr="00A11E4C">
        <w:t>is</w:t>
      </w:r>
      <w:proofErr w:type="gramEnd"/>
      <w:r w:rsidR="000936AF" w:rsidRPr="00A11E4C">
        <w:t xml:space="preserve"> a scaling factor for </w:t>
      </w:r>
      <w:r w:rsidR="000936AF" w:rsidRPr="00A11E4C">
        <w:rPr>
          <w:lang w:eastAsia="zh-CN"/>
        </w:rPr>
        <w:t xml:space="preserve">effective </w:t>
      </w:r>
      <w:r w:rsidR="000936AF">
        <w:rPr>
          <w:lang w:eastAsia="zh-CN"/>
        </w:rPr>
        <w:t>PFL</w:t>
      </w:r>
      <w:r w:rsidR="000936AF" w:rsidRPr="00A11E4C">
        <w:rPr>
          <w:lang w:eastAsia="zh-CN"/>
        </w:rPr>
        <w:t xml:space="preserve"> </w:t>
      </w:r>
      <m:oMath>
        <m:r>
          <m:rPr>
            <m:sty m:val="p"/>
          </m:rPr>
          <w:rPr>
            <w:rFonts w:ascii="Cambria Math" w:hAnsi="Cambria Math"/>
            <w:lang w:eastAsia="zh-CN"/>
          </w:rPr>
          <m:t>i</m:t>
        </m:r>
      </m:oMath>
      <w:r w:rsidR="000936AF"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936AF" w:rsidRPr="00A11E4C">
        <w:rPr>
          <w:lang w:eastAsia="zh-CN"/>
        </w:rPr>
        <w:t xml:space="preserve"> = </w:t>
      </w:r>
      <w:proofErr w:type="spellStart"/>
      <w:r w:rsidR="000936AF" w:rsidRPr="00A11E4C">
        <w:rPr>
          <w:bCs/>
          <w:lang w:eastAsia="zh-CN"/>
        </w:rPr>
        <w:t>N</w:t>
      </w:r>
      <w:r w:rsidR="000936AF" w:rsidRPr="00A11E4C">
        <w:rPr>
          <w:bCs/>
          <w:vertAlign w:val="subscript"/>
          <w:lang w:eastAsia="zh-CN"/>
        </w:rPr>
        <w:t>total</w:t>
      </w:r>
      <w:proofErr w:type="spellEnd"/>
      <w:r w:rsidR="000936AF" w:rsidRPr="00A11E4C">
        <w:rPr>
          <w:bCs/>
          <w:lang w:eastAsia="zh-CN"/>
        </w:rPr>
        <w:t xml:space="preserve"> / </w:t>
      </w:r>
      <w:proofErr w:type="spellStart"/>
      <w:r w:rsidR="000936AF" w:rsidRPr="00A11E4C">
        <w:rPr>
          <w:bCs/>
          <w:lang w:eastAsia="zh-CN"/>
        </w:rPr>
        <w:t>N</w:t>
      </w:r>
      <w:r w:rsidR="000936AF" w:rsidRPr="00A11E4C">
        <w:rPr>
          <w:bCs/>
          <w:vertAlign w:val="subscript"/>
          <w:lang w:eastAsia="zh-CN"/>
        </w:rPr>
        <w:t>available</w:t>
      </w:r>
      <w:proofErr w:type="spellEnd"/>
      <w:r w:rsidR="000936AF"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936AF" w:rsidRPr="00A11E4C">
        <w:rPr>
          <w:lang w:eastAsia="zh-CN"/>
        </w:rPr>
        <w:t xml:space="preserve"> = 1 </w:t>
      </w:r>
      <w:r w:rsidR="000936AF" w:rsidRPr="00A11E4C">
        <w:rPr>
          <w:bCs/>
          <w:lang w:eastAsia="zh-CN"/>
        </w:rPr>
        <w:t>for UE not configured with concurrent measurement gap</w:t>
      </w:r>
      <w:r w:rsidR="000936AF" w:rsidRPr="00A11E4C">
        <w:rPr>
          <w:lang w:eastAsia="zh-CN"/>
        </w:rPr>
        <w:t>.</w:t>
      </w:r>
    </w:p>
    <w:p w14:paraId="4E286197" w14:textId="77777777" w:rsidR="000936AF" w:rsidRPr="00A11E4C" w:rsidRDefault="000936AF" w:rsidP="000936AF">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7E34CC5F" w14:textId="77777777" w:rsidR="000936AF" w:rsidRPr="00A11E4C" w:rsidRDefault="000936AF" w:rsidP="000936AF">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4A9155A4" w14:textId="77777777" w:rsidR="000936AF" w:rsidRPr="00A11E4C" w:rsidRDefault="000936AF" w:rsidP="000936AF">
      <w:pPr>
        <w:pStyle w:val="B30"/>
        <w:rPr>
          <w:lang w:eastAsia="zh-CN"/>
        </w:rPr>
      </w:pPr>
      <w:r w:rsidRPr="00A11E4C">
        <w:rPr>
          <w:lang w:eastAsia="zh-CN"/>
        </w:rPr>
        <w:lastRenderedPageBreak/>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448F5B74" w14:textId="77777777" w:rsidR="000936AF" w:rsidRPr="00A11E4C" w:rsidRDefault="000936AF" w:rsidP="000936AF">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4AB45A0A" w14:textId="77777777" w:rsidR="000936AF" w:rsidRPr="00A11E4C" w:rsidRDefault="00585B19" w:rsidP="000936AF">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0936AF" w:rsidRPr="00A11E4C">
        <w:t xml:space="preserve"> </w:t>
      </w:r>
      <w:proofErr w:type="gramStart"/>
      <w:r w:rsidR="000936AF" w:rsidRPr="00A11E4C">
        <w:t>is</w:t>
      </w:r>
      <w:proofErr w:type="gramEnd"/>
      <w:r w:rsidR="000936AF" w:rsidRPr="00A11E4C">
        <w:t xml:space="preserve"> the maximum number of DL PRS resources in effective </w:t>
      </w:r>
      <w:r w:rsidR="000936AF">
        <w:t>PFL</w:t>
      </w:r>
      <w:r w:rsidR="000936AF">
        <w:rPr>
          <w:rFonts w:hint="eastAsia"/>
          <w:lang w:eastAsia="zh-CN"/>
        </w:rPr>
        <w:t xml:space="preserve"> </w:t>
      </w:r>
      <m:oMath>
        <m:r>
          <m:rPr>
            <m:sty m:val="p"/>
          </m:rPr>
          <w:rPr>
            <w:rFonts w:ascii="Cambria Math" w:hAnsi="Cambria Math"/>
          </w:rPr>
          <m:t>i</m:t>
        </m:r>
      </m:oMath>
      <w:r w:rsidR="000936AF" w:rsidRPr="00A11E4C">
        <w:t xml:space="preserve"> configured in a slot. </w:t>
      </w:r>
    </w:p>
    <w:p w14:paraId="03EF16DD" w14:textId="77777777" w:rsidR="000936AF" w:rsidRPr="00A11E4C" w:rsidRDefault="00585B19" w:rsidP="000936AF">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936AF" w:rsidRPr="00A11E4C">
        <w:rPr>
          <w:rFonts w:hint="eastAsia"/>
          <w:iCs/>
          <w:lang w:eastAsia="zh-CN"/>
        </w:rPr>
        <w:t xml:space="preserve"> </w:t>
      </w:r>
      <w:proofErr w:type="gramStart"/>
      <w:r w:rsidR="000936AF" w:rsidRPr="00A11E4C">
        <w:rPr>
          <w:rFonts w:hint="eastAsia"/>
          <w:iCs/>
          <w:lang w:eastAsia="zh-CN"/>
        </w:rPr>
        <w:t>is</w:t>
      </w:r>
      <w:proofErr w:type="gramEnd"/>
      <w:r w:rsidR="000936AF" w:rsidRPr="00A11E4C">
        <w:rPr>
          <w:rFonts w:hint="eastAsia"/>
          <w:iCs/>
          <w:lang w:eastAsia="zh-CN"/>
        </w:rPr>
        <w:t xml:space="preserve"> </w:t>
      </w:r>
      <w:r w:rsidR="000936AF" w:rsidRPr="00A11E4C">
        <w:rPr>
          <w:iCs/>
          <w:lang w:eastAsia="zh-CN"/>
        </w:rPr>
        <w:t xml:space="preserve">the time duration of available PRS in the effective </w:t>
      </w:r>
      <w:r w:rsidR="000936AF">
        <w:rPr>
          <w:iCs/>
          <w:lang w:eastAsia="zh-CN"/>
        </w:rPr>
        <w:t>PFL</w:t>
      </w:r>
      <w:r w:rsidR="000936AF" w:rsidRPr="00A11E4C">
        <w:rPr>
          <w:iCs/>
          <w:lang w:eastAsia="zh-CN"/>
        </w:rPr>
        <w:t xml:space="preserve"> </w:t>
      </w:r>
      <m:oMath>
        <m:r>
          <m:rPr>
            <m:sty m:val="p"/>
          </m:rPr>
          <w:rPr>
            <w:rFonts w:ascii="Cambria Math" w:hAnsi="Cambria Math"/>
            <w:lang w:eastAsia="zh-CN"/>
          </w:rPr>
          <m:t>i</m:t>
        </m:r>
      </m:oMath>
      <w:r w:rsidR="000936AF"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0936AF" w:rsidRPr="00A11E4C">
        <w:rPr>
          <w:iCs/>
          <w:lang w:eastAsia="zh-CN"/>
        </w:rPr>
        <w:t>, and is calculated in the same way as PRS duration K defined in clause 5.1.6.5 of TS 38.214 [26]</w:t>
      </w:r>
      <w:r w:rsidR="000936AF" w:rsidRPr="00A11E4C">
        <w:rPr>
          <w:rFonts w:hint="eastAsia"/>
          <w:iCs/>
          <w:lang w:eastAsia="zh-CN"/>
        </w:rPr>
        <w:t xml:space="preserve">. </w:t>
      </w:r>
      <w:r w:rsidR="000936AF" w:rsidRPr="00A11E4C">
        <w:rPr>
          <w:iCs/>
          <w:lang w:eastAsia="zh-CN"/>
        </w:rPr>
        <w:t xml:space="preserve">For calculation </w:t>
      </w:r>
      <w:proofErr w:type="gramStart"/>
      <w:r w:rsidR="000936AF" w:rsidRPr="00A11E4C">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0936AF" w:rsidRPr="00A11E4C">
        <w:rPr>
          <w:lang w:eastAsia="zh-CN"/>
        </w:rPr>
        <w:t>,</w:t>
      </w:r>
      <w:r w:rsidR="000936AF" w:rsidRPr="00A11E4C">
        <w:rPr>
          <w:iCs/>
          <w:lang w:eastAsia="zh-CN"/>
        </w:rPr>
        <w:t xml:space="preserve"> only the PRS resources unmuted and fully or partially overlapped with MG and satisfying </w:t>
      </w:r>
      <w:r w:rsidR="000936AF" w:rsidRPr="00A11E4C">
        <w:rPr>
          <w:lang w:eastAsia="zh-CN"/>
        </w:rPr>
        <w:t>the conditions for PRS BW aggregation are considered</w:t>
      </w:r>
      <w:r w:rsidR="000936AF" w:rsidRPr="00A11E4C">
        <w:rPr>
          <w:iCs/>
          <w:lang w:eastAsia="zh-CN"/>
        </w:rPr>
        <w:t>.</w:t>
      </w:r>
    </w:p>
    <w:p w14:paraId="064CDEFA" w14:textId="77777777" w:rsidR="000936AF" w:rsidRPr="00A11E4C" w:rsidRDefault="00585B19" w:rsidP="000936AF">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0936AF" w:rsidRPr="00A11E4C">
        <w:rPr>
          <w:szCs w:val="24"/>
        </w:rPr>
        <w:t xml:space="preserve"> </w:t>
      </w:r>
      <w:proofErr w:type="gramStart"/>
      <w:r w:rsidR="000936AF" w:rsidRPr="00A11E4C">
        <w:rPr>
          <w:szCs w:val="24"/>
        </w:rPr>
        <w:t>is</w:t>
      </w:r>
      <w:proofErr w:type="gramEnd"/>
      <w:r w:rsidR="000936AF" w:rsidRPr="00A11E4C">
        <w:rPr>
          <w:szCs w:val="24"/>
        </w:rPr>
        <w:t xml:space="preserve"> the number of PRS RSTD measurement samples. </w:t>
      </w:r>
    </w:p>
    <w:p w14:paraId="4E12C342" w14:textId="77777777" w:rsidR="000936AF" w:rsidRPr="00A11E4C" w:rsidRDefault="00585B19" w:rsidP="000936AF">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0936AF" w:rsidRPr="00A11E4C">
        <w:rPr>
          <w:rFonts w:ascii="Cambria Math" w:hAnsi="Cambria Math"/>
          <w:i/>
          <w:szCs w:val="24"/>
        </w:rPr>
        <w:t xml:space="preserve"> </w:t>
      </w:r>
      <w:proofErr w:type="gramStart"/>
      <w:r w:rsidR="000936AF" w:rsidRPr="00A11E4C">
        <w:rPr>
          <w:szCs w:val="24"/>
        </w:rPr>
        <w:t>is</w:t>
      </w:r>
      <w:proofErr w:type="gramEnd"/>
      <w:r w:rsidR="000936AF" w:rsidRPr="00A11E4C">
        <w:rPr>
          <w:szCs w:val="24"/>
        </w:rPr>
        <w:t xml:space="preserve"> the measurement duration for the last PRS RSTD sample in the effective </w:t>
      </w:r>
      <w:r w:rsidR="000936AF">
        <w:rPr>
          <w:szCs w:val="24"/>
        </w:rPr>
        <w:t>PFL</w:t>
      </w:r>
      <w:r w:rsidR="000936AF" w:rsidRPr="00A11E4C">
        <w:rPr>
          <w:i/>
          <w:iCs/>
          <w:szCs w:val="24"/>
        </w:rPr>
        <w:t xml:space="preserve"> </w:t>
      </w:r>
      <m:oMath>
        <m:r>
          <m:rPr>
            <m:sty m:val="p"/>
          </m:rPr>
          <w:rPr>
            <w:rFonts w:ascii="Cambria Math" w:hAnsi="Cambria Math"/>
            <w:szCs w:val="24"/>
          </w:rPr>
          <m:t>i</m:t>
        </m:r>
      </m:oMath>
      <w:r w:rsidR="000936AF" w:rsidRPr="00A11E4C">
        <w:rPr>
          <w:szCs w:val="24"/>
        </w:rPr>
        <w:t xml:space="preserve">, including the sampling time and processing time. If </w:t>
      </w:r>
      <w:r w:rsidR="000936AF" w:rsidRPr="00A11E4C">
        <w:rPr>
          <w:bCs/>
          <w:szCs w:val="24"/>
          <w:lang w:val="en-US" w:eastAsia="zh-CN"/>
        </w:rPr>
        <w:t xml:space="preserve">all of the PRS resources to be measured are available in the same MG occasion during </w:t>
      </w:r>
      <w:proofErr w:type="spellStart"/>
      <w:r w:rsidR="000936AF" w:rsidRPr="00A11E4C">
        <w:rPr>
          <w:bCs/>
          <w:szCs w:val="24"/>
          <w:lang w:val="en-US" w:eastAsia="zh-CN"/>
        </w:rPr>
        <w:t>T</w:t>
      </w:r>
      <w:r w:rsidR="000936AF" w:rsidRPr="00A11E4C">
        <w:rPr>
          <w:bCs/>
          <w:szCs w:val="24"/>
          <w:vertAlign w:val="subscript"/>
          <w:lang w:val="en-US" w:eastAsia="zh-CN"/>
        </w:rPr>
        <w:t>availabe_agg</w:t>
      </w:r>
      <w:proofErr w:type="spellEnd"/>
      <w:r w:rsidR="000936AF" w:rsidRPr="00A11E4C">
        <w:rPr>
          <w:bCs/>
          <w:szCs w:val="24"/>
          <w:lang w:val="en-US" w:eastAsia="zh-CN"/>
        </w:rPr>
        <w:t>,</w:t>
      </w:r>
      <w:r w:rsidR="000936AF"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0936AF"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0936AF" w:rsidRPr="00A11E4C">
        <w:rPr>
          <w:bCs/>
          <w:iCs/>
          <w:szCs w:val="24"/>
        </w:rPr>
        <w:t xml:space="preserve"> </w:t>
      </w:r>
      <w:r w:rsidR="000936AF" w:rsidRPr="00A11E4C">
        <w:rPr>
          <w:bCs/>
          <w:szCs w:val="24"/>
        </w:rPr>
        <w:t>+ MGL</w:t>
      </w:r>
      <w:r w:rsidR="000936AF" w:rsidRPr="00A11E4C">
        <w:rPr>
          <w:bCs/>
          <w:szCs w:val="24"/>
          <w:lang w:eastAsia="zh-CN"/>
        </w:rPr>
        <w:t xml:space="preserve">. </w:t>
      </w:r>
      <w:r w:rsidR="000936AF"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0936AF" w:rsidRPr="00A11E4C">
        <w:rPr>
          <w:bCs/>
          <w:szCs w:val="24"/>
        </w:rPr>
        <w:t xml:space="preserve"> = </w:t>
      </w:r>
      <w:proofErr w:type="spellStart"/>
      <w:r w:rsidR="000936AF" w:rsidRPr="00A11E4C">
        <w:rPr>
          <w:bCs/>
          <w:szCs w:val="24"/>
        </w:rPr>
        <w:t>T</w:t>
      </w:r>
      <w:r w:rsidR="000936AF" w:rsidRPr="00A11E4C">
        <w:rPr>
          <w:bCs/>
          <w:szCs w:val="24"/>
          <w:vertAlign w:val="subscript"/>
        </w:rPr>
        <w:t>agg</w:t>
      </w:r>
      <w:proofErr w:type="gramStart"/>
      <w:r w:rsidR="000936AF" w:rsidRPr="00A11E4C">
        <w:rPr>
          <w:bCs/>
          <w:szCs w:val="24"/>
          <w:vertAlign w:val="subscript"/>
        </w:rPr>
        <w:t>,i</w:t>
      </w:r>
      <w:proofErr w:type="spellEnd"/>
      <w:proofErr w:type="gramEnd"/>
      <w:r w:rsidR="000936AF"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0936AF" w:rsidRPr="00A11E4C">
        <w:rPr>
          <w:szCs w:val="24"/>
        </w:rPr>
        <w:t>,</w:t>
      </w:r>
    </w:p>
    <w:p w14:paraId="40D99BC9" w14:textId="77777777" w:rsidR="000936AF" w:rsidRPr="00A11E4C" w:rsidRDefault="00585B19" w:rsidP="000936AF">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0936AF" w:rsidRPr="00A11E4C">
        <w:rPr>
          <w:bCs/>
          <w:szCs w:val="24"/>
          <w:lang w:eastAsia="zh-CN"/>
        </w:rPr>
        <w:t xml:space="preserve"> </w:t>
      </w:r>
      <w:proofErr w:type="gramStart"/>
      <w:r w:rsidR="000936AF" w:rsidRPr="00A11E4C">
        <w:rPr>
          <w:szCs w:val="24"/>
        </w:rPr>
        <w:t>is</w:t>
      </w:r>
      <w:proofErr w:type="gramEnd"/>
      <w:r w:rsidR="000936AF" w:rsidRPr="00A11E4C">
        <w:rPr>
          <w:szCs w:val="24"/>
        </w:rPr>
        <w:t xml:space="preserve"> the periodicity of the </w:t>
      </w:r>
      <w:r w:rsidR="000936AF" w:rsidRPr="00A11E4C">
        <w:rPr>
          <w:rFonts w:hint="eastAsia"/>
          <w:szCs w:val="24"/>
          <w:lang w:eastAsia="zh-CN"/>
        </w:rPr>
        <w:t>PRS RSTD</w:t>
      </w:r>
      <w:r w:rsidR="000936AF" w:rsidRPr="00A11E4C">
        <w:rPr>
          <w:szCs w:val="24"/>
        </w:rPr>
        <w:t xml:space="preserve"> measurement in the effective </w:t>
      </w:r>
      <w:r w:rsidR="000936AF">
        <w:rPr>
          <w:szCs w:val="24"/>
          <w:lang w:eastAsia="zh-CN"/>
        </w:rPr>
        <w:t>PFL</w:t>
      </w:r>
      <w:r w:rsidR="000936AF" w:rsidRPr="00A11E4C">
        <w:rPr>
          <w:szCs w:val="24"/>
          <w:lang w:eastAsia="zh-CN"/>
        </w:rPr>
        <w:t xml:space="preserve"> </w:t>
      </w:r>
      <m:oMath>
        <m:r>
          <m:rPr>
            <m:sty m:val="p"/>
          </m:rPr>
          <w:rPr>
            <w:rFonts w:ascii="Cambria Math" w:hAnsi="Cambria Math"/>
            <w:szCs w:val="24"/>
            <w:lang w:eastAsia="zh-CN"/>
          </w:rPr>
          <m:t>i</m:t>
        </m:r>
      </m:oMath>
      <w:r w:rsidR="000936AF" w:rsidRPr="00A11E4C">
        <w:rPr>
          <w:szCs w:val="24"/>
          <w:lang w:eastAsia="zh-CN"/>
        </w:rPr>
        <w:t xml:space="preserve"> </w:t>
      </w:r>
      <w:r w:rsidR="000936AF" w:rsidRPr="00A11E4C">
        <w:rPr>
          <w:iCs/>
          <w:sz w:val="18"/>
          <w:szCs w:val="18"/>
          <w:lang w:eastAsia="zh-CN"/>
        </w:rPr>
        <w:t xml:space="preserve">defined as: </w:t>
      </w:r>
    </w:p>
    <w:p w14:paraId="773A3B91" w14:textId="77777777" w:rsidR="000936AF" w:rsidRPr="00A11E4C" w:rsidRDefault="00585B19" w:rsidP="000936AF">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0936AF"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0936AF" w:rsidRPr="00A11E4C">
        <w:rPr>
          <w:rFonts w:eastAsiaTheme="minorEastAsia"/>
          <w:iCs/>
          <w:lang w:val="sv-SE" w:eastAsia="zh-CN"/>
        </w:rPr>
        <w:t xml:space="preserve"> </w:t>
      </w:r>
    </w:p>
    <w:p w14:paraId="100C29CE" w14:textId="4BE54A64" w:rsidR="000936AF" w:rsidRPr="00A11E4C" w:rsidRDefault="000936AF" w:rsidP="000936AF">
      <w:pPr>
        <w:ind w:left="852" w:hanging="284"/>
        <w:rPr>
          <w:rFonts w:eastAsiaTheme="minorEastAsia"/>
          <w:lang w:eastAsia="zh-CN"/>
        </w:rPr>
      </w:pPr>
      <w:del w:id="784" w:author="CATT" w:date="2024-10-04T15:14:00Z">
        <w:r w:rsidRPr="00A11E4C" w:rsidDel="000936AF">
          <w:rPr>
            <w:rFonts w:eastAsiaTheme="minorEastAsia"/>
            <w:lang w:eastAsia="zh-CN"/>
          </w:rPr>
          <w:delText>w</w:delText>
        </w:r>
      </w:del>
      <w:ins w:id="785" w:author="CATT" w:date="2024-10-04T15:14:00Z">
        <w:r>
          <w:rPr>
            <w:rFonts w:hint="eastAsia"/>
            <w:lang w:eastAsia="zh-CN"/>
          </w:rPr>
          <w:t>W</w:t>
        </w:r>
      </w:ins>
      <w:r w:rsidRPr="00A11E4C">
        <w:rPr>
          <w:rFonts w:eastAsiaTheme="minorEastAsia" w:hint="eastAsia"/>
          <w:lang w:eastAsia="zh-CN"/>
        </w:rPr>
        <w:t xml:space="preserve">here, </w:t>
      </w:r>
    </w:p>
    <w:p w14:paraId="3DAC8E8A" w14:textId="77777777" w:rsidR="000936AF" w:rsidRPr="00A11E4C" w:rsidRDefault="00585B19" w:rsidP="000936AF">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936AF" w:rsidRPr="00A11E4C">
        <w:rPr>
          <w:rFonts w:ascii="Cambria Math" w:hAnsi="Cambria Math"/>
          <w:iCs/>
        </w:rPr>
        <w:t xml:space="preserve">, </w:t>
      </w:r>
      <w:r w:rsidR="000936AF" w:rsidRPr="00A11E4C">
        <w:rPr>
          <w:iCs/>
        </w:rPr>
        <w:t xml:space="preserve">the least common multiple </w:t>
      </w:r>
      <w:proofErr w:type="gramStart"/>
      <w:r w:rsidR="000936AF" w:rsidRPr="00A11E4C">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0936AF"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936AF"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936AF" w:rsidRPr="00A11E4C">
        <w:rPr>
          <w:rFonts w:eastAsiaTheme="minorEastAsia"/>
          <w:iCs/>
          <w:lang w:eastAsia="zh-CN"/>
        </w:rPr>
        <w:t xml:space="preserve"> </w:t>
      </w:r>
      <w:proofErr w:type="gramStart"/>
      <w:r w:rsidR="000936AF" w:rsidRPr="00A11E4C">
        <w:rPr>
          <w:rFonts w:eastAsiaTheme="minorEastAsia"/>
          <w:iCs/>
          <w:lang w:eastAsia="zh-CN"/>
        </w:rPr>
        <w:t>is</w:t>
      </w:r>
      <w:proofErr w:type="gramEnd"/>
      <w:r w:rsidR="000936AF" w:rsidRPr="00A11E4C">
        <w:rPr>
          <w:rFonts w:eastAsiaTheme="minorEastAsia"/>
          <w:iCs/>
          <w:lang w:eastAsia="zh-CN"/>
        </w:rPr>
        <w:t xml:space="preserve"> the repetition periodicity of the measurement gap applicable for measurement in</w:t>
      </w:r>
      <w:r w:rsidR="000936AF" w:rsidRPr="00A11E4C">
        <w:rPr>
          <w:rFonts w:eastAsiaTheme="minorEastAsia" w:hint="eastAsia"/>
          <w:iCs/>
          <w:lang w:eastAsia="zh-CN"/>
        </w:rPr>
        <w:t xml:space="preserve"> the </w:t>
      </w:r>
      <w:r w:rsidR="000936AF" w:rsidRPr="00A11E4C">
        <w:rPr>
          <w:rFonts w:eastAsiaTheme="minorEastAsia"/>
          <w:iCs/>
          <w:lang w:eastAsia="zh-CN"/>
        </w:rPr>
        <w:t xml:space="preserve">effective </w:t>
      </w:r>
      <w:r w:rsidR="000936AF">
        <w:rPr>
          <w:rFonts w:eastAsiaTheme="minorEastAsia"/>
          <w:iCs/>
          <w:lang w:eastAsia="zh-CN"/>
        </w:rPr>
        <w:t>PFL</w:t>
      </w:r>
      <w:r w:rsidR="000936AF" w:rsidRPr="00A11E4C">
        <w:rPr>
          <w:rFonts w:eastAsiaTheme="minorEastAsia"/>
          <w:iCs/>
          <w:lang w:eastAsia="zh-CN"/>
        </w:rPr>
        <w:t xml:space="preserve"> </w:t>
      </w:r>
      <w:proofErr w:type="spellStart"/>
      <w:r w:rsidR="000936AF" w:rsidRPr="00A11E4C">
        <w:rPr>
          <w:rFonts w:eastAsiaTheme="minorEastAsia"/>
          <w:iCs/>
          <w:lang w:eastAsia="zh-CN"/>
        </w:rPr>
        <w:t>i</w:t>
      </w:r>
      <w:proofErr w:type="spellEnd"/>
      <w:r w:rsidR="000936AF" w:rsidRPr="00A11E4C">
        <w:rPr>
          <w:rFonts w:eastAsiaTheme="minorEastAsia"/>
          <w:iCs/>
          <w:lang w:eastAsia="zh-CN"/>
        </w:rPr>
        <w:t>.</w:t>
      </w:r>
    </w:p>
    <w:p w14:paraId="1FE521A5" w14:textId="77777777" w:rsidR="000936AF" w:rsidRPr="00A11E4C" w:rsidRDefault="00585B19" w:rsidP="000936AF">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0936AF" w:rsidRPr="00A11E4C">
        <w:rPr>
          <w:iCs/>
        </w:rPr>
        <w:t xml:space="preserve"> </w:t>
      </w:r>
      <w:proofErr w:type="gramStart"/>
      <w:r w:rsidR="000936AF" w:rsidRPr="00A11E4C">
        <w:rPr>
          <w:iCs/>
        </w:rPr>
        <w:t>is</w:t>
      </w:r>
      <w:proofErr w:type="gramEnd"/>
      <w:r w:rsidR="000936AF" w:rsidRPr="00A11E4C">
        <w:rPr>
          <w:iCs/>
        </w:rPr>
        <w:t xml:space="preserve"> the periodicity of DL PRS resources meeting the bandwidth aggregation conditions </w:t>
      </w:r>
      <w:r w:rsidR="000936AF" w:rsidRPr="00A11E4C">
        <w:rPr>
          <w:rFonts w:hint="eastAsia"/>
          <w:iCs/>
          <w:lang w:eastAsia="zh-CN"/>
        </w:rPr>
        <w:t xml:space="preserve">with muting </w:t>
      </w:r>
      <w:r w:rsidR="000936AF" w:rsidRPr="00A11E4C">
        <w:rPr>
          <w:iCs/>
        </w:rPr>
        <w:t xml:space="preserve">on effective </w:t>
      </w:r>
      <w:r w:rsidR="000936AF">
        <w:rPr>
          <w:iCs/>
        </w:rPr>
        <w:t>PFL</w:t>
      </w:r>
      <w:r w:rsidR="000936AF" w:rsidRPr="00A11E4C">
        <w:rPr>
          <w:iCs/>
        </w:rPr>
        <w:t xml:space="preserve"> </w:t>
      </w:r>
      <m:oMath>
        <m:r>
          <m:rPr>
            <m:sty m:val="p"/>
          </m:rPr>
          <w:rPr>
            <w:rFonts w:ascii="Cambria Math" w:hAnsi="Cambria Math"/>
          </w:rPr>
          <m:t>i</m:t>
        </m:r>
      </m:oMath>
      <w:r w:rsidR="000936AF" w:rsidRPr="00A11E4C">
        <w:rPr>
          <w:iCs/>
        </w:rPr>
        <w:t>.</w:t>
      </w:r>
      <w:r w:rsidR="000936AF" w:rsidRPr="00A11E4C">
        <w:rPr>
          <w:rFonts w:hint="eastAsia"/>
          <w:iCs/>
          <w:lang w:eastAsia="zh-CN"/>
        </w:rPr>
        <w:t xml:space="preserve"> </w:t>
      </w:r>
      <w:r w:rsidR="000936AF" w:rsidRPr="00A11E4C">
        <w:rPr>
          <w:iCs/>
        </w:rPr>
        <w:t>If more than one PRS periodicities</w:t>
      </w:r>
      <w:r w:rsidR="000936AF" w:rsidRPr="00A11E4C">
        <w:rPr>
          <w:iCs/>
          <w:lang w:eastAsia="zh-CN"/>
        </w:rPr>
        <w:t xml:space="preserve"> are configured in effective </w:t>
      </w:r>
      <w:r w:rsidR="000936AF">
        <w:rPr>
          <w:iCs/>
          <w:lang w:eastAsia="zh-CN"/>
        </w:rPr>
        <w:t>PFL</w:t>
      </w:r>
      <w:r w:rsidR="000936AF" w:rsidRPr="00A11E4C">
        <w:rPr>
          <w:iCs/>
        </w:rPr>
        <w:t xml:space="preserve"> </w:t>
      </w:r>
      <m:oMath>
        <m:r>
          <m:rPr>
            <m:sty m:val="p"/>
          </m:rPr>
          <w:rPr>
            <w:rFonts w:ascii="Cambria Math" w:hAnsi="Cambria Math"/>
          </w:rPr>
          <m:t>i,</m:t>
        </m:r>
      </m:oMath>
      <w:r w:rsidR="000936AF" w:rsidRPr="00A11E4C">
        <w:rPr>
          <w:iCs/>
        </w:rPr>
        <w:t xml:space="preserve"> the least common multiple of PRS periodicities</w:t>
      </w:r>
      <w:r w:rsidR="000936AF"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0936AF" w:rsidRPr="00A11E4C">
        <w:rPr>
          <w:iCs/>
        </w:rPr>
        <w:t xml:space="preserve"> among </w:t>
      </w:r>
      <w:r w:rsidR="000936AF" w:rsidRPr="00A11E4C">
        <w:rPr>
          <w:iCs/>
          <w:lang w:eastAsia="zh-CN"/>
        </w:rPr>
        <w:t xml:space="preserve">all </w:t>
      </w:r>
      <w:r w:rsidR="000936AF" w:rsidRPr="00A11E4C">
        <w:rPr>
          <w:iCs/>
        </w:rPr>
        <w:t xml:space="preserve">DL PRS </w:t>
      </w:r>
      <w:r w:rsidR="000936AF" w:rsidRPr="00A11E4C">
        <w:rPr>
          <w:iCs/>
          <w:lang w:eastAsia="zh-CN"/>
        </w:rPr>
        <w:t xml:space="preserve">resource sets in the effective </w:t>
      </w:r>
      <w:r w:rsidR="000936AF">
        <w:rPr>
          <w:iCs/>
          <w:lang w:eastAsia="zh-CN"/>
        </w:rPr>
        <w:t>PFL</w:t>
      </w:r>
      <w:r w:rsidR="000936AF" w:rsidRPr="00A11E4C">
        <w:rPr>
          <w:iCs/>
          <w:lang w:eastAsia="zh-CN"/>
        </w:rPr>
        <w:t xml:space="preserve"> </w:t>
      </w:r>
      <w:r w:rsidR="000936AF"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0936AF" w:rsidRPr="00A11E4C">
        <w:rPr>
          <w:iCs/>
        </w:rPr>
        <w:t>,</w:t>
      </w:r>
      <w:r w:rsidR="000936AF" w:rsidRPr="00A11E4C">
        <w:rPr>
          <w:iCs/>
          <w:lang w:eastAsia="zh-CN"/>
        </w:rPr>
        <w:t xml:space="preserve"> where, </w:t>
      </w:r>
    </w:p>
    <w:p w14:paraId="344884CB" w14:textId="77777777" w:rsidR="000936AF" w:rsidRPr="00A11E4C" w:rsidRDefault="00585B19" w:rsidP="000936AF">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936AF" w:rsidRPr="00A11E4C">
        <w:rPr>
          <w:rFonts w:hint="eastAsia"/>
          <w:lang w:eastAsia="zh-CN"/>
        </w:rPr>
        <w:t>, is the PRS periodicity with muting per PRS resource</w:t>
      </w:r>
      <w:r w:rsidR="000936AF" w:rsidRPr="00A11E4C">
        <w:rPr>
          <w:lang w:eastAsia="zh-CN"/>
        </w:rPr>
        <w:t xml:space="preserve"> configured for aggregation</w:t>
      </w:r>
      <w:r w:rsidR="000936AF" w:rsidRPr="00A11E4C">
        <w:rPr>
          <w:rFonts w:hint="eastAsia"/>
          <w:lang w:eastAsia="zh-CN"/>
        </w:rPr>
        <w:t xml:space="preserve">, </w:t>
      </w:r>
    </w:p>
    <w:p w14:paraId="5D1B2F05" w14:textId="77777777" w:rsidR="000936AF" w:rsidRPr="00A11E4C" w:rsidRDefault="00585B19" w:rsidP="000936AF">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936AF" w:rsidRPr="00A11E4C">
        <w:rPr>
          <w:rFonts w:hint="eastAsia"/>
          <w:lang w:eastAsia="zh-CN"/>
        </w:rPr>
        <w:t xml:space="preserve"> </w:t>
      </w:r>
      <w:proofErr w:type="gramStart"/>
      <w:r w:rsidR="000936AF" w:rsidRPr="00A11E4C">
        <w:rPr>
          <w:lang w:eastAsia="zh-CN"/>
        </w:rPr>
        <w:t>is</w:t>
      </w:r>
      <w:proofErr w:type="gramEnd"/>
      <w:r w:rsidR="000936AF" w:rsidRPr="00A11E4C">
        <w:rPr>
          <w:lang w:eastAsia="zh-CN"/>
        </w:rPr>
        <w:t xml:space="preserve"> the periodicity of PRS resource sets given by the higher-layer parameter </w:t>
      </w:r>
      <w:r w:rsidR="000936AF" w:rsidRPr="00A11E4C">
        <w:rPr>
          <w:i/>
          <w:lang w:eastAsia="zh-CN"/>
        </w:rPr>
        <w:t>DL-PRS-Periodicity</w:t>
      </w:r>
      <w:r w:rsidR="000936AF" w:rsidRPr="00A11E4C">
        <w:rPr>
          <w:lang w:eastAsia="zh-CN"/>
        </w:rPr>
        <w:t>.</w:t>
      </w:r>
    </w:p>
    <w:p w14:paraId="76E7B365" w14:textId="77777777" w:rsidR="000936AF" w:rsidRPr="00A11E4C" w:rsidRDefault="00585B19" w:rsidP="000936AF">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936AF" w:rsidRPr="00A11E4C">
        <w:t xml:space="preserve"> </w:t>
      </w:r>
      <w:proofErr w:type="gramStart"/>
      <w:r w:rsidR="000936AF" w:rsidRPr="00A11E4C">
        <w:t>is</w:t>
      </w:r>
      <w:proofErr w:type="gramEnd"/>
      <w:r w:rsidR="000936AF" w:rsidRPr="00A11E4C">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936AF"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0936AF" w:rsidRPr="00A11E4C">
        <w:rPr>
          <w:rFonts w:hint="eastAsia"/>
          <w:lang w:eastAsia="zh-CN"/>
        </w:rPr>
        <w:t xml:space="preserve"> </w:t>
      </w:r>
      <w:r w:rsidR="000936AF" w:rsidRPr="00A11E4C">
        <w:rPr>
          <w:lang w:eastAsia="zh-CN"/>
        </w:rPr>
        <w:t xml:space="preserve">is the muting repetition factor given by the higher-layer parameter </w:t>
      </w:r>
      <w:r w:rsidR="000936AF" w:rsidRPr="00A11E4C">
        <w:rPr>
          <w:i/>
          <w:lang w:eastAsia="zh-CN"/>
        </w:rPr>
        <w:t>DL-PRS-</w:t>
      </w:r>
      <w:proofErr w:type="spellStart"/>
      <w:r w:rsidR="000936AF" w:rsidRPr="00A11E4C">
        <w:rPr>
          <w:i/>
          <w:lang w:eastAsia="zh-CN"/>
        </w:rPr>
        <w:t>MutingBitRepetitionFactor</w:t>
      </w:r>
      <w:proofErr w:type="spellEnd"/>
      <w:r w:rsidR="000936AF"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936AF" w:rsidRPr="00A11E4C">
        <w:rPr>
          <w:lang w:eastAsia="zh-CN"/>
        </w:rPr>
        <w:t xml:space="preserve"> is the size of the </w:t>
      </w:r>
      <w:proofErr w:type="gramStart"/>
      <w:r w:rsidR="000936AF" w:rsidRPr="00A11E4C">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0936AF" w:rsidRPr="00A11E4C">
        <w:rPr>
          <w:lang w:eastAsia="zh-CN"/>
        </w:rPr>
        <w:t>.</w:t>
      </w:r>
    </w:p>
    <w:p w14:paraId="31DA2F11" w14:textId="77777777" w:rsidR="000936AF" w:rsidRPr="00A11E4C" w:rsidRDefault="000936AF" w:rsidP="000936AF">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PRS_agg</w:t>
      </w:r>
      <w:proofErr w:type="gramStart"/>
      <w:r w:rsidRPr="00A11E4C">
        <w:rPr>
          <w:vertAlign w:val="subscript"/>
          <w:lang w:eastAsia="zh-CN"/>
        </w:rPr>
        <w:t>,i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1A4C5EF1" w14:textId="77777777" w:rsidR="000936AF" w:rsidRPr="00A11E4C" w:rsidRDefault="000936AF" w:rsidP="000936AF">
      <w:pPr>
        <w:pStyle w:val="B10"/>
        <w:rPr>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ms </w:t>
      </w:r>
      <w:r w:rsidRPr="00A11E4C">
        <w:rPr>
          <w:lang w:eastAsia="zh-CN"/>
        </w:rPr>
        <w:t xml:space="preserve">corresponding to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A11E4C">
        <w:rPr>
          <w:lang w:eastAsia="zh-CN"/>
        </w:rPr>
        <w:t xml:space="preserve"> in TS 37.355 [34] </w:t>
      </w:r>
      <w:r w:rsidRPr="00A11E4C">
        <w:t xml:space="preserve">processed every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 ms </w:t>
      </w:r>
      <w:r w:rsidRPr="00A11E4C">
        <w:rPr>
          <w:lang w:eastAsia="zh-CN"/>
        </w:rPr>
        <w:t xml:space="preserve">corresponding to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r w:rsidRPr="00E57255">
        <w:rPr>
          <w:rFonts w:hint="eastAsia"/>
          <w:i/>
          <w:lang w:eastAsia="zh-CN"/>
        </w:rPr>
        <w:t>maximumOfTwoAggregatedDL</w:t>
      </w:r>
      <w:proofErr w:type="spellEnd"/>
      <w:r w:rsidRPr="00E57255">
        <w:rPr>
          <w:rFonts w:hint="eastAsia"/>
          <w:i/>
          <w:lang w:eastAsia="zh-CN"/>
        </w:rPr>
        <w:t>-PRS-Bandwidth</w:t>
      </w:r>
      <w:r>
        <w:rPr>
          <w:rFonts w:hint="eastAsia"/>
          <w:lang w:eastAsia="zh-CN"/>
        </w:rPr>
        <w:t xml:space="preserve"> or </w:t>
      </w:r>
      <w:proofErr w:type="spellStart"/>
      <w:r w:rsidRPr="00E57255">
        <w:rPr>
          <w:rFonts w:hint="eastAsia"/>
          <w:i/>
          <w:lang w:eastAsia="zh-CN"/>
        </w:rPr>
        <w:t>maximumOfThreeAggregatedDL</w:t>
      </w:r>
      <w:proofErr w:type="spellEnd"/>
      <w:r w:rsidRPr="00E57255">
        <w:rPr>
          <w:rFonts w:hint="eastAsia"/>
          <w:i/>
          <w:lang w:eastAsia="zh-CN"/>
        </w:rPr>
        <w:t>-PRS-Bandwidth</w:t>
      </w:r>
      <w:r w:rsidRPr="00A11E4C" w:rsidDel="00FC6CB5">
        <w:rPr>
          <w:lang w:eastAsia="zh-CN"/>
        </w:rPr>
        <w:t xml:space="preserve"> </w:t>
      </w:r>
      <w:r w:rsidRPr="00A11E4C">
        <w:rPr>
          <w:lang w:eastAsia="zh-CN"/>
        </w:rPr>
        <w:t xml:space="preserve"> in TS 37.355 [34]</w:t>
      </w:r>
      <w:r w:rsidRPr="00A11E4C">
        <w:t>.</w:t>
      </w:r>
    </w:p>
    <w:p w14:paraId="7EE30D20" w14:textId="77777777" w:rsidR="000936AF" w:rsidRPr="00A11E4C" w:rsidRDefault="00585B19" w:rsidP="000936AF">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936AF" w:rsidRPr="00A11E4C">
        <w:t xml:space="preserve"> </w:t>
      </w:r>
      <w:proofErr w:type="gramStart"/>
      <w:r w:rsidR="000936AF" w:rsidRPr="00A11E4C">
        <w:t>is</w:t>
      </w:r>
      <w:proofErr w:type="gramEnd"/>
      <w:r w:rsidR="000936AF" w:rsidRPr="00A11E4C">
        <w:t xml:space="preserve"> UE capability for number of DL PRS resources that it can process in a slot as </w:t>
      </w:r>
      <w:r w:rsidR="000936AF" w:rsidRPr="00A11E4C">
        <w:rPr>
          <w:lang w:eastAsia="zh-CN"/>
        </w:rPr>
        <w:t xml:space="preserve">indicated by </w:t>
      </w:r>
      <w:r w:rsidR="000936AF" w:rsidRPr="00BF49CC">
        <w:rPr>
          <w:i/>
          <w:iCs/>
          <w:lang w:eastAsia="zh-CN"/>
        </w:rPr>
        <w:t>maxNumOfAggregatedDL-PRS-ResourcePerSlot</w:t>
      </w:r>
      <w:r w:rsidR="000936AF">
        <w:rPr>
          <w:rFonts w:hint="eastAsia"/>
          <w:i/>
          <w:iCs/>
          <w:lang w:eastAsia="zh-CN"/>
        </w:rPr>
        <w:t xml:space="preserve">-FR1-r18 </w:t>
      </w:r>
      <w:r w:rsidR="000936AF" w:rsidRPr="00007550">
        <w:rPr>
          <w:rFonts w:hint="eastAsia"/>
          <w:iCs/>
          <w:lang w:eastAsia="zh-CN"/>
        </w:rPr>
        <w:t>for FR1</w:t>
      </w:r>
      <w:r w:rsidR="000936AF">
        <w:rPr>
          <w:rFonts w:hint="eastAsia"/>
          <w:iCs/>
          <w:lang w:eastAsia="zh-CN"/>
        </w:rPr>
        <w:t xml:space="preserve"> and </w:t>
      </w:r>
      <w:r w:rsidR="000936AF" w:rsidRPr="00007550">
        <w:rPr>
          <w:i/>
        </w:rPr>
        <w:t>maxNumOfAggregatedDL-PRS-ResourcePerSlot-FR2-r18</w:t>
      </w:r>
      <w:r w:rsidR="000936AF" w:rsidRPr="00007550">
        <w:rPr>
          <w:rFonts w:hint="eastAsia"/>
          <w:i/>
          <w:lang w:eastAsia="zh-CN"/>
        </w:rPr>
        <w:t xml:space="preserve"> </w:t>
      </w:r>
      <w:r w:rsidR="000936AF">
        <w:rPr>
          <w:rFonts w:hint="eastAsia"/>
          <w:iCs/>
          <w:lang w:eastAsia="zh-CN"/>
        </w:rPr>
        <w:t>for FR2</w:t>
      </w:r>
      <w:r w:rsidR="000936AF" w:rsidRPr="00A11E4C" w:rsidDel="00E739BB">
        <w:rPr>
          <w:lang w:eastAsia="zh-CN"/>
        </w:rPr>
        <w:t xml:space="preserve"> </w:t>
      </w:r>
      <w:r w:rsidR="000936AF" w:rsidRPr="00A11E4C">
        <w:rPr>
          <w:lang w:eastAsia="zh-CN"/>
        </w:rPr>
        <w:t xml:space="preserve"> </w:t>
      </w:r>
      <w:r w:rsidR="000936AF" w:rsidRPr="00A11E4C">
        <w:t>specified in TS 37.355 [34].</w:t>
      </w:r>
    </w:p>
    <w:p w14:paraId="677B9310" w14:textId="77777777" w:rsidR="000936AF" w:rsidRPr="00A8534E" w:rsidRDefault="000936AF" w:rsidP="000936AF">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0AC5B232" w14:textId="75ED963B" w:rsidR="000936AF" w:rsidRPr="00A11E4C" w:rsidRDefault="000936AF" w:rsidP="000936AF">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w:ins w:id="786" w:author="CATT" w:date="2024-10-04T15:28:00Z">
        <w:r w:rsidR="004F3B2D">
          <w:rPr>
            <w:rFonts w:hint="eastAsia"/>
            <w:lang w:eastAsia="zh-CN"/>
          </w:rPr>
          <w:t xml:space="preserve"> </w:t>
        </w:r>
        <w:proofErr w:type="spellStart"/>
        <w:r w:rsidR="004F3B2D" w:rsidRPr="00A11E4C">
          <w:t>T</w:t>
        </w:r>
        <w:r w:rsidR="004F3B2D" w:rsidRPr="00A11E4C">
          <w:rPr>
            <w:vertAlign w:val="subscript"/>
          </w:rPr>
          <w:t>aggregate_RSTD</w:t>
        </w:r>
      </w:ins>
      <w:proofErr w:type="spellEnd"/>
      <w:del w:id="787" w:author="CATT" w:date="2024-10-04T15:43:00Z">
        <m:oMath>
          <m:r>
            <m:rPr>
              <m:sty m:val="p"/>
            </m:rPr>
            <w:rPr>
              <w:rFonts w:ascii="Cambria Math" w:eastAsia="Malgun Gothic" w:hAnsi="Cambria Math"/>
            </w:rPr>
            <m:t xml:space="preserve"> </m:t>
          </m:r>
        </m:oMath>
      </w:del>
      <m:oMath>
        <m:sSub>
          <m:sSubPr>
            <m:ctrlPr>
              <w:del w:id="788" w:author="CATT" w:date="2024-10-04T15:28:00Z">
                <w:rPr>
                  <w:rFonts w:ascii="Cambria Math" w:eastAsia="Malgun Gothic" w:hAnsi="Cambria Math"/>
                  <w:iCs/>
                  <w:sz w:val="18"/>
                  <w:szCs w:val="18"/>
                </w:rPr>
              </w:del>
            </m:ctrlPr>
          </m:sSubPr>
          <m:e>
            <w:del w:id="789" w:author="CATT" w:date="2024-10-04T15:28:00Z">
              <m:r>
                <m:rPr>
                  <m:sty m:val="p"/>
                </m:rPr>
                <w:rPr>
                  <w:rFonts w:ascii="Cambria Math" w:eastAsia="Malgun Gothic" w:hAnsi="Cambria Math"/>
                  <w:sz w:val="18"/>
                  <w:szCs w:val="18"/>
                </w:rPr>
                <m:t>T</m:t>
              </m:r>
            </w:del>
          </m:e>
          <m:sub>
            <w:del w:id="790" w:author="CATT" w:date="2024-10-04T15:28:00Z">
              <m:r>
                <m:rPr>
                  <m:sty m:val="p"/>
                </m:rPr>
                <w:rPr>
                  <w:rFonts w:ascii="Cambria Math" w:eastAsia="Malgun Gothic" w:hAnsi="Cambria Math"/>
                  <w:sz w:val="18"/>
                  <w:szCs w:val="18"/>
                </w:rPr>
                <m:t>RSTD_aggregate,Total</m:t>
              </m:r>
            </w:del>
          </m:sub>
        </m:sSub>
      </m:oMath>
      <w:del w:id="791" w:author="CATT" w:date="2024-10-04T15:43:00Z">
        <w:r w:rsidRPr="00A11E4C" w:rsidDel="00BE2A98">
          <w:rPr>
            <w:rFonts w:eastAsia="Malgun Gothic"/>
            <w:i/>
          </w:rPr>
          <w:delText xml:space="preserve"> s</w:delText>
        </w:r>
      </w:del>
      <w:ins w:id="792" w:author="CATT" w:date="2024-10-04T15:43:00Z">
        <w:r w:rsidR="00BE2A98">
          <w:rPr>
            <w:rFonts w:hint="eastAsia"/>
            <w:i/>
            <w:lang w:eastAsia="zh-CN"/>
          </w:rPr>
          <w:t xml:space="preserve"> </w:t>
        </w:r>
        <w:r w:rsidR="00BE2A98">
          <w:rPr>
            <w:rFonts w:hint="eastAsia"/>
            <w:lang w:eastAsia="zh-CN"/>
          </w:rPr>
          <w:t>s</w:t>
        </w:r>
      </w:ins>
      <w:r w:rsidRPr="00A11E4C">
        <w:rPr>
          <w:rFonts w:eastAsia="Malgun Gothic"/>
        </w:rPr>
        <w:t xml:space="preserve">tarts from the first MG instance aligned with DL PRS resources in the assistance data for aggregation after both the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w:t>
      </w:r>
      <w:r w:rsidRPr="00A11E4C">
        <w:rPr>
          <w:rFonts w:eastAsia="Malgun Gothic"/>
          <w:iCs/>
        </w:rPr>
        <w:lastRenderedPageBreak/>
        <w:t xml:space="preserve">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rFonts w:eastAsia="Malgun Gothic"/>
          <w:iCs/>
          <w:noProof/>
        </w:rPr>
        <w:t xml:space="preserve">. </w:t>
      </w:r>
    </w:p>
    <w:p w14:paraId="5D51D26C" w14:textId="178C91B8" w:rsidR="000936AF" w:rsidRPr="00A11E4C" w:rsidRDefault="000936AF" w:rsidP="000936AF">
      <w:r w:rsidRPr="00A11E4C">
        <w:t>For deferred MT-LR with other event than “Periodic Location” as defined in clause 4.1a.5.1 [TS 23.273], the time</w:t>
      </w:r>
      <w:ins w:id="793" w:author="CATT" w:date="2024-10-04T15:28:00Z">
        <w:r w:rsidR="004F3B2D">
          <w:rPr>
            <w:rFonts w:hint="eastAsia"/>
            <w:lang w:eastAsia="zh-CN"/>
          </w:rPr>
          <w:t xml:space="preserve"> </w:t>
        </w:r>
        <w:proofErr w:type="spellStart"/>
        <w:r w:rsidR="004F3B2D" w:rsidRPr="00A11E4C">
          <w:t>T</w:t>
        </w:r>
        <w:r w:rsidR="004F3B2D" w:rsidRPr="00A11E4C">
          <w:rPr>
            <w:vertAlign w:val="subscript"/>
          </w:rPr>
          <w:t>aggregate_RSTD</w:t>
        </w:r>
      </w:ins>
      <w:proofErr w:type="spellEnd"/>
      <w:ins w:id="794" w:author="CATT" w:date="2024-10-04T15:44:00Z">
        <m:oMath>
          <m:r>
            <m:rPr>
              <m:sty m:val="p"/>
            </m:rPr>
            <w:rPr>
              <w:rFonts w:ascii="Cambria Math" w:hAnsi="Cambria Math"/>
              <w:vertAlign w:val="subscript"/>
            </w:rPr>
            <m:t xml:space="preserve"> </m:t>
          </m:r>
        </m:oMath>
      </w:ins>
      <w:del w:id="795" w:author="CATT" w:date="2024-10-04T15:43:00Z">
        <m:oMath>
          <m:r>
            <m:rPr>
              <m:sty m:val="p"/>
            </m:rPr>
            <w:rPr>
              <w:rFonts w:ascii="Cambria Math" w:hAnsi="Cambria Math"/>
            </w:rPr>
            <m:t xml:space="preserve"> </m:t>
          </m:r>
        </m:oMath>
      </w:del>
      <m:oMath>
        <m:sSub>
          <m:sSubPr>
            <m:ctrlPr>
              <w:del w:id="796" w:author="CATT" w:date="2024-10-04T15:28:00Z">
                <w:rPr>
                  <w:rFonts w:ascii="Cambria Math" w:hAnsi="Cambria Math"/>
                  <w:iCs/>
                  <w:sz w:val="18"/>
                  <w:szCs w:val="18"/>
                </w:rPr>
              </w:del>
            </m:ctrlPr>
          </m:sSubPr>
          <m:e>
            <w:del w:id="797" w:author="CATT" w:date="2024-10-04T15:28:00Z">
              <m:r>
                <m:rPr>
                  <m:sty m:val="p"/>
                </m:rPr>
                <w:rPr>
                  <w:rFonts w:ascii="Cambria Math" w:hAnsi="Cambria Math"/>
                  <w:sz w:val="18"/>
                  <w:szCs w:val="18"/>
                </w:rPr>
                <m:t>T</m:t>
              </m:r>
            </w:del>
          </m:e>
          <m:sub>
            <w:del w:id="798" w:author="CATT" w:date="2024-10-04T15:28:00Z">
              <m:r>
                <m:rPr>
                  <m:sty m:val="p"/>
                </m:rPr>
                <w:rPr>
                  <w:rFonts w:ascii="Cambria Math" w:hAnsi="Cambria Math"/>
                  <w:sz w:val="18"/>
                  <w:szCs w:val="18"/>
                </w:rPr>
                <m:t>RSTD_aggregate,Total</m:t>
              </m:r>
            </w:del>
          </m:sub>
        </m:sSub>
      </m:oMath>
      <w:del w:id="799" w:author="CATT" w:date="2024-10-04T15:43:00Z">
        <w:r w:rsidRPr="00A11E4C" w:rsidDel="00BE2A98">
          <w:rPr>
            <w:i/>
          </w:rPr>
          <w:delText xml:space="preserve"> </w:delText>
        </w:r>
      </w:del>
      <w:r w:rsidRPr="00A11E4C">
        <w:t xml:space="preserve">starts from the first MG instance aligned with DL PRS resources in the assistance data after the associated event(s) occurs. </w:t>
      </w:r>
    </w:p>
    <w:p w14:paraId="27026429" w14:textId="77777777" w:rsidR="000936AF" w:rsidRDefault="000936AF" w:rsidP="000936AF">
      <w:pPr>
        <w:rPr>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21C93417" w14:textId="77777777" w:rsidR="000936AF" w:rsidRDefault="000936AF" w:rsidP="000936AF">
      <w:pPr>
        <w:rPr>
          <w:lang w:val="en-US" w:eastAsia="zh-CN"/>
        </w:rPr>
      </w:pPr>
      <w:r w:rsidRPr="00442ADE">
        <w:rPr>
          <w:lang w:val="en-US" w:eastAsia="zh-CN"/>
        </w:rPr>
        <w:t xml:space="preserve">When PRS-RSRP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3EE01CDD" w14:textId="77777777" w:rsidR="000936AF" w:rsidRPr="00A11E4C" w:rsidRDefault="000936AF" w:rsidP="000936AF">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36C02134" w14:textId="77777777" w:rsidR="000936AF" w:rsidRPr="00A11E4C" w:rsidRDefault="000936AF" w:rsidP="000936AF">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03C69658" w14:textId="6DA7B1B6" w:rsidR="000936AF" w:rsidRPr="00A11E4C" w:rsidRDefault="000936AF" w:rsidP="000936AF">
      <w:pPr>
        <w:rPr>
          <w:lang w:eastAsia="zh-CN"/>
        </w:rPr>
      </w:pPr>
      <w:r w:rsidRPr="00A11E4C">
        <w:t xml:space="preserve">The measurement requirements in this clause apply, provided no PRS symbols are dropped during the measurement period </w:t>
      </w:r>
      <w:proofErr w:type="spellStart"/>
      <w:ins w:id="800" w:author="CATT" w:date="2024-10-04T15:29:00Z">
        <w:r w:rsidR="004F3B2D" w:rsidRPr="00A11E4C">
          <w:t>T</w:t>
        </w:r>
        <w:r w:rsidR="004F3B2D" w:rsidRPr="00A11E4C">
          <w:rPr>
            <w:vertAlign w:val="subscript"/>
          </w:rPr>
          <w:t>aggregate_RSTD</w:t>
        </w:r>
        <w:proofErr w:type="spellEnd"/>
        <w:r w:rsidR="004F3B2D" w:rsidRPr="00A11E4C" w:rsidDel="004F3B2D">
          <w:t xml:space="preserve"> </w:t>
        </w:r>
      </w:ins>
      <w:del w:id="801" w:author="CATT" w:date="2024-10-04T15:29:00Z">
        <w:r w:rsidRPr="00A11E4C" w:rsidDel="004F3B2D">
          <w:delText>T</w:delText>
        </w:r>
        <w:r w:rsidRPr="00A11E4C" w:rsidDel="004F3B2D">
          <w:rPr>
            <w:vertAlign w:val="subscript"/>
          </w:rPr>
          <w:delText>RSTD_aggregate,Total</w:delText>
        </w:r>
        <w:r w:rsidRPr="00A11E4C" w:rsidDel="004F3B2D">
          <w:delText xml:space="preserve"> </w:delText>
        </w:r>
      </w:del>
      <w:r w:rsidRPr="00A11E4C">
        <w:t>within measurement gaps due to collisions with other signals; otherwise, the measurement period can be longer.</w:t>
      </w:r>
    </w:p>
    <w:p w14:paraId="74826843" w14:textId="77777777" w:rsidR="000936AF" w:rsidRPr="00A11E4C" w:rsidRDefault="000936AF" w:rsidP="000936AF">
      <w:pPr>
        <w:rPr>
          <w:lang w:val="en-US" w:eastAsia="zh-CN"/>
        </w:rPr>
      </w:pPr>
      <w:r w:rsidRPr="00A11E4C">
        <w:rPr>
          <w:lang w:val="en-US" w:eastAsia="zh-CN"/>
        </w:rPr>
        <w:t>If CSSF changes during the measurement period, the measurement period could be longer.</w:t>
      </w:r>
    </w:p>
    <w:p w14:paraId="49E6B851" w14:textId="77777777" w:rsidR="000936AF" w:rsidRPr="00A11E4C" w:rsidRDefault="000936AF" w:rsidP="000936AF">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w:t>
      </w:r>
      <w:proofErr w:type="gramStart"/>
      <w:r w:rsidRPr="00A11E4C">
        <w:rPr>
          <w:lang w:val="en-US" w:eastAsia="zh-CN"/>
        </w:rPr>
        <w:t xml:space="preserve">duration </w:t>
      </w:r>
      <w:proofErr w:type="gramEnd"/>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3339DD82" w14:textId="77777777" w:rsidR="000936AF" w:rsidRPr="00A11E4C" w:rsidRDefault="000936AF" w:rsidP="000936AF">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4DF39526" w14:textId="7580192C" w:rsidR="000936AF" w:rsidRPr="00A11E4C" w:rsidRDefault="000936AF" w:rsidP="000936AF">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w:t>
      </w:r>
      <w:ins w:id="802" w:author="CATT" w:date="2024-10-04T15:48:00Z">
        <w:r w:rsidR="00EC2697">
          <w:rPr>
            <w:rFonts w:cs="v4.2.0" w:hint="eastAsia"/>
            <w:lang w:eastAsia="zh-CN"/>
          </w:rPr>
          <w:t>e</w:t>
        </w:r>
      </w:ins>
      <w:r w:rsidRPr="00A11E4C">
        <w:rPr>
          <w:rFonts w:cs="v4.2.0"/>
        </w:rPr>
        <w:t xml:space="preserve">ters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3663AE5A" w14:textId="77777777" w:rsidR="000936AF" w:rsidRDefault="000936AF" w:rsidP="005F486E">
      <w:pPr>
        <w:rPr>
          <w:ins w:id="803" w:author="CATT" w:date="2024-10-04T15:15:00Z"/>
          <w:lang w:eastAsia="zh-CN"/>
        </w:rPr>
      </w:pPr>
      <w:r w:rsidRPr="00A11E4C">
        <w:t xml:space="preserve">If handover occurs while aggregated RSTD measurements are being performed, then the UE shall continue and complete the on-going aggregated RSTD measurements. The aggregated RSTD measurement period can be longer. </w:t>
      </w:r>
    </w:p>
    <w:p w14:paraId="1E70FA9B" w14:textId="6D6561E0" w:rsidR="005F486E" w:rsidRPr="000936AF" w:rsidRDefault="000936AF" w:rsidP="005F486E">
      <w:pPr>
        <w:rPr>
          <w:lang w:eastAsia="zh-CN"/>
        </w:rPr>
      </w:pPr>
      <w:r w:rsidRPr="00A11E4C">
        <w:t>The UE shall meet the RSTD measurement accuracy requirements in clause 10.1.23</w:t>
      </w:r>
      <w:ins w:id="804" w:author="CATT" w:date="2024-10-04T15:15:00Z">
        <w:r>
          <w:rPr>
            <w:rFonts w:hint="eastAsia"/>
            <w:lang w:eastAsia="zh-CN"/>
          </w:rPr>
          <w:t>A</w:t>
        </w:r>
      </w:ins>
      <w:r w:rsidRPr="00A11E4C">
        <w:t>.</w:t>
      </w:r>
      <w:ins w:id="805" w:author="CATT" w:date="2024-10-04T15:15:00Z">
        <w:r>
          <w:rPr>
            <w:rFonts w:hint="eastAsia"/>
            <w:lang w:eastAsia="zh-CN"/>
          </w:rPr>
          <w:t>2</w:t>
        </w:r>
      </w:ins>
      <w:del w:id="806" w:author="CATT" w:date="2024-10-04T15:15:00Z">
        <w:r w:rsidRPr="00A11E4C" w:rsidDel="000936AF">
          <w:delText>x</w:delText>
        </w:r>
      </w:del>
      <w:r w:rsidRPr="00A11E4C">
        <w:t>.</w:t>
      </w:r>
    </w:p>
    <w:p w14:paraId="6F4AC0D5" w14:textId="3CA1768B" w:rsidR="005F486E" w:rsidRDefault="005F486E" w:rsidP="005F486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6C71FB">
        <w:rPr>
          <w:rFonts w:eastAsia="宋体" w:hint="eastAsia"/>
        </w:rPr>
        <w:t>5</w:t>
      </w:r>
      <w:r w:rsidRPr="0007115E">
        <w:rPr>
          <w:rFonts w:hint="eastAsia"/>
        </w:rPr>
        <w:t>&gt;</w:t>
      </w:r>
    </w:p>
    <w:p w14:paraId="19A84A66" w14:textId="4FBFDFE6" w:rsidR="00737CE0" w:rsidRDefault="00737CE0" w:rsidP="00737CE0">
      <w:pPr>
        <w:pStyle w:val="Change"/>
        <w:rPr>
          <w:rFonts w:eastAsia="宋体"/>
        </w:rPr>
      </w:pPr>
      <w:r w:rsidRPr="0007115E">
        <w:rPr>
          <w:rFonts w:hint="eastAsia"/>
        </w:rPr>
        <w:t xml:space="preserve">&lt;Start of Change </w:t>
      </w:r>
      <w:r w:rsidR="006C71FB">
        <w:rPr>
          <w:rFonts w:eastAsia="宋体" w:hint="eastAsia"/>
        </w:rPr>
        <w:t>6</w:t>
      </w:r>
      <w:r w:rsidRPr="0007115E">
        <w:rPr>
          <w:rFonts w:hint="eastAsia"/>
        </w:rPr>
        <w:t>&gt;</w:t>
      </w:r>
    </w:p>
    <w:p w14:paraId="1ABB23A8" w14:textId="77777777" w:rsidR="000936AF" w:rsidRDefault="000936AF" w:rsidP="000936AF">
      <w:pPr>
        <w:pStyle w:val="40"/>
      </w:pPr>
      <w:r w:rsidRPr="00890A11">
        <w:t>9.9.</w:t>
      </w:r>
      <w:r>
        <w:t>4.9</w:t>
      </w:r>
      <w:r w:rsidRPr="00890A11">
        <w:tab/>
        <w:t xml:space="preserve">Measurements Period Requirements with </w:t>
      </w:r>
      <w:r>
        <w:t>Bandwidth Aggregation</w:t>
      </w:r>
    </w:p>
    <w:p w14:paraId="1853A55F" w14:textId="2EBD675D" w:rsidR="000936AF" w:rsidRPr="005E54D0" w:rsidRDefault="000936AF" w:rsidP="000936AF">
      <w:r w:rsidRPr="005E54D0">
        <w:rPr>
          <w:lang w:eastAsia="zh-CN"/>
        </w:rPr>
        <w:t>When</w:t>
      </w:r>
      <w:ins w:id="807" w:author="CATT" w:date="2024-10-04T15:15:00Z">
        <w:r w:rsidR="00346568">
          <w:rPr>
            <w:rFonts w:hint="eastAsia"/>
            <w:lang w:eastAsia="zh-CN"/>
          </w:rPr>
          <w:t xml:space="preserve"> UE</w:t>
        </w:r>
      </w:ins>
      <w:r w:rsidRPr="005E54D0">
        <w:rPr>
          <w:lang w:eastAsia="zh-CN"/>
        </w:rPr>
        <w:t xml:space="preserve">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r>
        <w:rPr>
          <w:rFonts w:hint="eastAsia"/>
          <w:i/>
          <w:lang w:eastAsia="zh-CN"/>
        </w:rPr>
        <w:t>PFL</w:t>
      </w:r>
      <w:proofErr w:type="spellEnd"/>
      <w:r>
        <w:rPr>
          <w:rFonts w:hint="eastAsia"/>
          <w:i/>
          <w:lang w:eastAsia="zh-CN"/>
        </w:rPr>
        <w:t>-List</w:t>
      </w:r>
      <w:r w:rsidRPr="005E54D0">
        <w:rPr>
          <w:i/>
        </w:rPr>
        <w:t xml:space="preserve">, </w:t>
      </w:r>
      <w:r w:rsidRPr="005E54D0">
        <w:rPr>
          <w:iCs/>
        </w:rPr>
        <w:t xml:space="preserve">the UE shall be able to perform </w:t>
      </w:r>
      <w:r>
        <w:rPr>
          <w:rFonts w:hint="eastAsia"/>
          <w:iCs/>
          <w:lang w:eastAsia="zh-CN"/>
        </w:rPr>
        <w:t xml:space="preserve">UE Rx-Tx time difference </w:t>
      </w:r>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ins w:id="808" w:author="CATT" w:date="2024-10-04T15:15:00Z">
        <w:r w:rsidR="00346568" w:rsidRPr="005E54D0">
          <w:t>T</w:t>
        </w:r>
        <w:r w:rsidR="00346568" w:rsidRPr="005E54D0">
          <w:rPr>
            <w:vertAlign w:val="subscript"/>
          </w:rPr>
          <w:t>aggregate_RxTx</w:t>
        </w:r>
        <w:proofErr w:type="spellEnd"/>
        <w:r w:rsidR="00346568" w:rsidRPr="005E54D0">
          <w:t xml:space="preserve"> </w:t>
        </w:r>
      </w:ins>
      <w:del w:id="809" w:author="CATT" w:date="2024-10-04T15:15:00Z">
        <w:r w:rsidRPr="005E54D0" w:rsidDel="00346568">
          <w:delText>T</w:delText>
        </w:r>
        <w:r w:rsidRPr="005E54D0" w:rsidDel="00346568">
          <w:rPr>
            <w:vertAlign w:val="subscript"/>
          </w:rPr>
          <w:delText>UE_RxTx_aggregated, Total</w:delText>
        </w:r>
        <w:r w:rsidRPr="005E54D0" w:rsidDel="00346568">
          <w:delText xml:space="preserve"> </w:delText>
        </w:r>
      </w:del>
      <w:r w:rsidRPr="005E54D0">
        <w:t>defined as:</w:t>
      </w:r>
    </w:p>
    <w:p w14:paraId="5BFBEFF9" w14:textId="6D74377D" w:rsidR="000936AF" w:rsidRPr="005E54D0" w:rsidDel="00346568" w:rsidRDefault="000936AF" w:rsidP="000936AF">
      <w:pPr>
        <w:jc w:val="center"/>
        <w:rPr>
          <w:del w:id="810" w:author="CATT" w:date="2024-10-04T15:15:00Z"/>
        </w:rPr>
      </w:pPr>
      <w:del w:id="811" w:author="CATT" w:date="2024-10-04T15:15:00Z">
        <w:r w:rsidRPr="005E54D0" w:rsidDel="00346568">
          <w:delText>T</w:delText>
        </w:r>
        <w:r w:rsidRPr="005E54D0" w:rsidDel="00346568">
          <w:rPr>
            <w:vertAlign w:val="subscript"/>
          </w:rPr>
          <w:delText>UE_RxTx_aggregated, Total</w:delText>
        </w:r>
        <w:r w:rsidRPr="005E54D0" w:rsidDel="00346568">
          <w:delText xml:space="preserve"> = T</w:delText>
        </w:r>
        <w:r w:rsidRPr="005E54D0" w:rsidDel="00346568">
          <w:rPr>
            <w:vertAlign w:val="subscript"/>
          </w:rPr>
          <w:delText>non-aggregate_RxTx</w:delText>
        </w:r>
        <w:r w:rsidRPr="005E54D0" w:rsidDel="00346568">
          <w:delText xml:space="preserve"> + T</w:delText>
        </w:r>
        <w:r w:rsidRPr="005E54D0" w:rsidDel="00346568">
          <w:rPr>
            <w:vertAlign w:val="subscript"/>
          </w:rPr>
          <w:delText xml:space="preserve">aggregated_RxTx </w:delText>
        </w:r>
        <w:r w:rsidRPr="005E54D0" w:rsidDel="00346568">
          <w:delText>+ T</w:delText>
        </w:r>
        <w:r w:rsidRPr="005E54D0" w:rsidDel="00346568">
          <w:rPr>
            <w:vertAlign w:val="subscript"/>
          </w:rPr>
          <w:delText>margin</w:delText>
        </w:r>
        <w:r w:rsidRPr="005E54D0" w:rsidDel="00346568">
          <w:delText>,</w:delText>
        </w:r>
      </w:del>
    </w:p>
    <w:p w14:paraId="6B3201B7" w14:textId="6CEC28F5" w:rsidR="000936AF" w:rsidRPr="005E54D0" w:rsidDel="00346568" w:rsidRDefault="000936AF" w:rsidP="000936AF">
      <w:pPr>
        <w:rPr>
          <w:del w:id="812" w:author="CATT" w:date="2024-10-04T15:15:00Z"/>
        </w:rPr>
      </w:pPr>
      <w:del w:id="813" w:author="CATT" w:date="2024-10-04T15:15:00Z">
        <w:r w:rsidRPr="005E54D0" w:rsidDel="00346568">
          <w:delText>where,</w:delText>
        </w:r>
      </w:del>
    </w:p>
    <w:p w14:paraId="7878B6A6" w14:textId="24E6C006" w:rsidR="000936AF" w:rsidRPr="005E54D0" w:rsidDel="00346568" w:rsidRDefault="000936AF" w:rsidP="000936AF">
      <w:pPr>
        <w:pStyle w:val="B10"/>
        <w:rPr>
          <w:del w:id="814" w:author="CATT" w:date="2024-10-04T15:15:00Z"/>
        </w:rPr>
      </w:pPr>
      <w:del w:id="815" w:author="CATT" w:date="2024-10-04T15:15:00Z">
        <w:r w:rsidRPr="005E54D0" w:rsidDel="00346568">
          <w:delText>T</w:delText>
        </w:r>
        <w:r w:rsidRPr="005E54D0" w:rsidDel="00346568">
          <w:rPr>
            <w:vertAlign w:val="subscript"/>
          </w:rPr>
          <w:delText>non_aggregate_RxTx</w:delText>
        </w:r>
        <w:r w:rsidRPr="005E54D0" w:rsidDel="00346568">
          <w:delText xml:space="preserve"> is the total measurement period for UE Rx-Tx time difference measurement on PFLs that do not contain PRS resources for aggregation.</w:delText>
        </w:r>
      </w:del>
    </w:p>
    <w:p w14:paraId="4A03F12B" w14:textId="55D52AFE" w:rsidR="000936AF" w:rsidRPr="005E54D0" w:rsidDel="00346568" w:rsidRDefault="000936AF" w:rsidP="000936AF">
      <w:pPr>
        <w:pStyle w:val="B10"/>
        <w:rPr>
          <w:del w:id="816" w:author="CATT" w:date="2024-10-04T15:15:00Z"/>
        </w:rPr>
      </w:pPr>
      <w:del w:id="817" w:author="CATT" w:date="2024-10-04T15:15:00Z">
        <w:r w:rsidRPr="005E54D0" w:rsidDel="00346568">
          <w:lastRenderedPageBreak/>
          <w:delText>Calculation of T</w:delText>
        </w:r>
        <w:r w:rsidRPr="005E54D0" w:rsidDel="00346568">
          <w:rPr>
            <w:vertAlign w:val="subscript"/>
          </w:rPr>
          <w:delText>non_aggregate</w:delText>
        </w:r>
        <w:r w:rsidRPr="005E54D0" w:rsidDel="00346568">
          <w:delText xml:space="preserve"> is based on clause 9.9.4.5, such that T</w:delText>
        </w:r>
        <w:r w:rsidRPr="005E54D0" w:rsidDel="00346568">
          <w:rPr>
            <w:vertAlign w:val="subscript"/>
          </w:rPr>
          <w:delText xml:space="preserve">non_aggregate_RxTx </w:delText>
        </w:r>
        <w:r w:rsidRPr="005E54D0" w:rsidDel="00346568">
          <w:delText>is calculated by considering PRS resources that are not aggregated by UE, based on the configuration received from the LMF.</w:delText>
        </w:r>
      </w:del>
    </w:p>
    <w:p w14:paraId="1447E9FF" w14:textId="1B76A059" w:rsidR="000936AF" w:rsidRPr="005E54D0" w:rsidDel="00346568" w:rsidRDefault="000936AF" w:rsidP="000936AF">
      <w:pPr>
        <w:pStyle w:val="B10"/>
        <w:rPr>
          <w:del w:id="818" w:author="CATT" w:date="2024-10-04T15:15:00Z"/>
        </w:rPr>
      </w:pPr>
      <w:del w:id="819" w:author="CATT" w:date="2024-10-04T15:15:00Z">
        <w:r w:rsidRPr="005E54D0" w:rsidDel="00346568">
          <w:delText>T</w:delText>
        </w:r>
        <w:r w:rsidRPr="005E54D0" w:rsidDel="00346568">
          <w:rPr>
            <w:vertAlign w:val="subscript"/>
          </w:rPr>
          <w:delText>non_aggregate_RxTx</w:delText>
        </w:r>
        <w:r w:rsidRPr="005E54D0" w:rsidDel="00346568">
          <w:delText xml:space="preserve"> is equal to zero if UE is not configured to perform non-aggregated measurements by the LMF.</w:delText>
        </w:r>
      </w:del>
    </w:p>
    <w:p w14:paraId="25E89A47" w14:textId="528FB6E9" w:rsidR="000936AF" w:rsidRPr="005E54D0" w:rsidDel="00346568" w:rsidRDefault="000936AF" w:rsidP="000936AF">
      <w:pPr>
        <w:pStyle w:val="B10"/>
        <w:rPr>
          <w:del w:id="820" w:author="CATT" w:date="2024-10-04T15:15:00Z"/>
        </w:rPr>
      </w:pPr>
      <w:del w:id="821" w:author="CATT" w:date="2024-10-04T15:15:00Z">
        <w:r w:rsidRPr="005E54D0" w:rsidDel="00346568">
          <w:delText>T</w:delText>
        </w:r>
        <w:r w:rsidRPr="005E54D0" w:rsidDel="00346568">
          <w:rPr>
            <w:vertAlign w:val="subscript"/>
          </w:rPr>
          <w:delText xml:space="preserve">aggregate_RxTx </w:delText>
        </w:r>
        <w:r w:rsidRPr="005E54D0" w:rsidDel="00346568">
          <w:delText>is the total measurement period for UE Rx-Tx time difference measurements performed by UE by aggregating PRS resources from multiple PFLs as defined in TS 38.214 [26].</w:delText>
        </w:r>
      </w:del>
    </w:p>
    <w:p w14:paraId="677369EF" w14:textId="75645E40" w:rsidR="000936AF" w:rsidRPr="005E54D0" w:rsidDel="00346568" w:rsidRDefault="000936AF" w:rsidP="000936AF">
      <w:pPr>
        <w:pStyle w:val="B10"/>
        <w:rPr>
          <w:del w:id="822" w:author="CATT" w:date="2024-10-04T15:15:00Z"/>
        </w:rPr>
      </w:pPr>
      <w:del w:id="823" w:author="CATT" w:date="2024-10-04T15:15:00Z">
        <w:r w:rsidRPr="005E54D0" w:rsidDel="00346568">
          <w:delText>T</w:delText>
        </w:r>
        <w:r w:rsidRPr="005E54D0" w:rsidDel="00346568">
          <w:rPr>
            <w:vertAlign w:val="subscript"/>
          </w:rPr>
          <w:delText>margin</w:delText>
        </w:r>
        <w:r w:rsidRPr="005E54D0" w:rsidDel="00346568">
          <w:delText xml:space="preserve"> is delay margin to account for delay between Rx-Tx measurement performed by UE on PFLs that contain PRS resources for aggregation and Rx-Tx measurement performed by UE on PFLs that do not contain PRS resources for aggregation. T</w:delText>
        </w:r>
        <w:r w:rsidRPr="005E54D0" w:rsidDel="00346568">
          <w:rPr>
            <w:vertAlign w:val="subscript"/>
          </w:rPr>
          <w:delText>margin</w:delText>
        </w:r>
        <w:r w:rsidRPr="005E54D0" w:rsidDel="00346568">
          <w:delText xml:space="preserve"> is calculated as max(T</w:delText>
        </w:r>
        <w:r w:rsidRPr="005E54D0" w:rsidDel="00346568">
          <w:rPr>
            <w:vertAlign w:val="subscript"/>
          </w:rPr>
          <w:delText>effect,i</w:delText>
        </w:r>
        <w:r w:rsidRPr="005E54D0" w:rsidDel="00346568">
          <w:delText>), by considering both aggregated PFLs and non-aggregated PFLs configured for positioning measurement. T</w:delText>
        </w:r>
        <w:r w:rsidRPr="005E54D0" w:rsidDel="00346568">
          <w:rPr>
            <w:vertAlign w:val="subscript"/>
          </w:rPr>
          <w:delText>margin</w:delText>
        </w:r>
        <w:r w:rsidRPr="005E54D0" w:rsidDel="00346568">
          <w:delText xml:space="preserve"> is only applicable when UE is configured to perform measurements on PFLs that contain PRS resources for aggregation and on PFLs that do not contain PRS resources for aggregation.</w:delText>
        </w:r>
      </w:del>
    </w:p>
    <w:p w14:paraId="51B3F55A" w14:textId="27042B34" w:rsidR="000936AF" w:rsidRPr="005E54D0" w:rsidDel="00346568" w:rsidRDefault="000936AF" w:rsidP="000936AF">
      <w:pPr>
        <w:pStyle w:val="B10"/>
        <w:rPr>
          <w:del w:id="824" w:author="CATT" w:date="2024-10-04T15:15:00Z"/>
        </w:rPr>
      </w:pPr>
      <w:del w:id="825" w:author="CATT" w:date="2024-10-04T15:15:00Z">
        <w:r w:rsidRPr="005E54D0" w:rsidDel="00346568">
          <w:delText>If UE is only configured to perform measurements on PFLs that contain PRS resources for aggregation or if UE is only configured to perform measurements on PFLs that do not contain PRS resources for aggregation, then T</w:delText>
        </w:r>
        <w:r w:rsidRPr="005E54D0" w:rsidDel="00346568">
          <w:rPr>
            <w:vertAlign w:val="subscript"/>
          </w:rPr>
          <w:delText>margin</w:delText>
        </w:r>
        <w:r w:rsidRPr="005E54D0" w:rsidDel="00346568">
          <w:delText xml:space="preserve"> = 0.</w:delText>
        </w:r>
      </w:del>
    </w:p>
    <w:p w14:paraId="7FD85D60" w14:textId="2BA96695" w:rsidR="000936AF" w:rsidRPr="005E54D0" w:rsidDel="00346568" w:rsidRDefault="000936AF" w:rsidP="000936AF">
      <w:pPr>
        <w:pStyle w:val="B10"/>
        <w:rPr>
          <w:del w:id="826" w:author="CATT" w:date="2024-10-04T15:15:00Z"/>
        </w:rPr>
      </w:pPr>
      <w:del w:id="827" w:author="CATT" w:date="2024-10-04T15:15:00Z">
        <w:r w:rsidRPr="005E54D0" w:rsidDel="00346568">
          <w:delText xml:space="preserve">If UE is capable of performing latency reduced positioning measurements and is configured to perform latency reduced positioning measurement by LMF via </w:delText>
        </w:r>
        <w:r w:rsidRPr="005E54D0" w:rsidDel="00346568">
          <w:rPr>
            <w:i/>
            <w:iCs/>
          </w:rPr>
          <w:delText xml:space="preserve">reducedDL-PRS-ProcessingSamples-r17 </w:delText>
        </w:r>
        <w:r w:rsidRPr="005E54D0" w:rsidDel="00346568">
          <w:delText>[34], then N</w:delText>
        </w:r>
        <w:r w:rsidRPr="005E54D0" w:rsidDel="00346568">
          <w:rPr>
            <w:vertAlign w:val="subscript"/>
          </w:rPr>
          <w:delText xml:space="preserve">sample </w:delText>
        </w:r>
        <w:r w:rsidRPr="005E54D0" w:rsidDel="00346568">
          <w:delText>= 2 shall be considered in calculations of T</w:delText>
        </w:r>
        <w:r w:rsidRPr="005E54D0" w:rsidDel="00346568">
          <w:rPr>
            <w:vertAlign w:val="subscript"/>
          </w:rPr>
          <w:delText>aggregate_RxTx</w:delText>
        </w:r>
        <w:r w:rsidRPr="005E54D0" w:rsidDel="00346568">
          <w:delText xml:space="preserve"> and T</w:delText>
        </w:r>
        <w:r w:rsidRPr="005E54D0" w:rsidDel="00346568">
          <w:rPr>
            <w:vertAlign w:val="subscript"/>
          </w:rPr>
          <w:delText>non-aggregate_RxTx</w:delText>
        </w:r>
        <w:r w:rsidRPr="005E54D0" w:rsidDel="00346568">
          <w:delText>.</w:delText>
        </w:r>
      </w:del>
    </w:p>
    <w:p w14:paraId="2A832A5B" w14:textId="1F04C3B0" w:rsidR="000936AF" w:rsidRPr="005E54D0" w:rsidDel="00346568" w:rsidRDefault="000936AF" w:rsidP="000936AF">
      <w:pPr>
        <w:pStyle w:val="B10"/>
        <w:rPr>
          <w:del w:id="828" w:author="CATT" w:date="2024-10-04T15:15:00Z"/>
        </w:rPr>
      </w:pPr>
      <w:del w:id="829" w:author="CATT" w:date="2024-10-04T15:15:00Z">
        <w:r w:rsidRPr="005E54D0" w:rsidDel="00346568">
          <w:delText xml:space="preserve">If UE is not capable to perform latency reduced positioning measurements or is not configured to perform latency reduced positioning measurement by LMF via </w:delText>
        </w:r>
        <w:r w:rsidRPr="005E54D0" w:rsidDel="00346568">
          <w:rPr>
            <w:i/>
            <w:iCs/>
          </w:rPr>
          <w:delText xml:space="preserve">reducedDL-PRS-ProcessingSamples-r17 </w:delText>
        </w:r>
        <w:r w:rsidRPr="005E54D0" w:rsidDel="00346568">
          <w:delText>[34], then N</w:delText>
        </w:r>
        <w:r w:rsidRPr="005E54D0" w:rsidDel="00346568">
          <w:rPr>
            <w:vertAlign w:val="subscript"/>
          </w:rPr>
          <w:delText xml:space="preserve">sample </w:delText>
        </w:r>
        <w:r w:rsidRPr="005E54D0" w:rsidDel="00346568">
          <w:delText>= 4 shall be considered in calculations of T</w:delText>
        </w:r>
        <w:r w:rsidRPr="005E54D0" w:rsidDel="00346568">
          <w:rPr>
            <w:vertAlign w:val="subscript"/>
          </w:rPr>
          <w:delText>aggregate_RxTx</w:delText>
        </w:r>
        <w:r w:rsidRPr="005E54D0" w:rsidDel="00346568">
          <w:delText xml:space="preserve"> and T</w:delText>
        </w:r>
        <w:r w:rsidRPr="005E54D0" w:rsidDel="00346568">
          <w:rPr>
            <w:vertAlign w:val="subscript"/>
          </w:rPr>
          <w:delText>non-aggregate_RxTx</w:delText>
        </w:r>
        <w:r w:rsidRPr="005E54D0" w:rsidDel="00346568">
          <w:delText>.</w:delText>
        </w:r>
      </w:del>
    </w:p>
    <w:p w14:paraId="04FCAFEA" w14:textId="1B2C89CB" w:rsidR="000936AF" w:rsidRPr="005E54D0" w:rsidDel="00346568" w:rsidRDefault="000936AF" w:rsidP="000936AF">
      <w:pPr>
        <w:pStyle w:val="B10"/>
        <w:rPr>
          <w:del w:id="830" w:author="CATT" w:date="2024-10-04T15:15:00Z"/>
        </w:rPr>
      </w:pPr>
      <w:del w:id="831" w:author="CATT" w:date="2024-10-04T15:15:00Z">
        <w:r w:rsidRPr="005E54D0" w:rsidDel="00346568">
          <w:delText>T</w:delText>
        </w:r>
        <w:r w:rsidRPr="005E54D0" w:rsidDel="00346568">
          <w:rPr>
            <w:vertAlign w:val="subscript"/>
          </w:rPr>
          <w:delText>aggregate_RxTx</w:delText>
        </w:r>
        <w:r w:rsidRPr="005E54D0" w:rsidDel="00346568">
          <w:delText>, total measurement period for UE Rx-Tx time difference measurements performed by UE by aggregating PRS resources from multiple PFLs as defined in TS 38.214 [26], is defined as:</w:delText>
        </w:r>
      </w:del>
    </w:p>
    <w:p w14:paraId="6CF56917" w14:textId="16AEEF8A" w:rsidR="000936AF" w:rsidRPr="005E54D0" w:rsidDel="00346568" w:rsidRDefault="000936AF" w:rsidP="00EC2697">
      <w:pPr>
        <w:rPr>
          <w:del w:id="832" w:author="CATT" w:date="2024-10-04T15:15:00Z"/>
          <w:lang w:eastAsia="zh-CN"/>
        </w:rPr>
      </w:pPr>
    </w:p>
    <w:p w14:paraId="1DCD8354" w14:textId="77777777" w:rsidR="000936AF" w:rsidRPr="005E54D0" w:rsidRDefault="00585B19" w:rsidP="000936AF">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7033FD9D" w14:textId="50283CDA" w:rsidR="000936AF" w:rsidRPr="005E54D0" w:rsidRDefault="000936AF" w:rsidP="000936AF">
      <w:del w:id="833" w:author="CATT" w:date="2024-10-04T15:15:00Z">
        <w:r w:rsidRPr="005E54D0" w:rsidDel="00346568">
          <w:delText>w</w:delText>
        </w:r>
      </w:del>
      <w:ins w:id="834" w:author="CATT" w:date="2024-10-04T15:15:00Z">
        <w:r w:rsidR="00346568">
          <w:rPr>
            <w:rFonts w:hint="eastAsia"/>
            <w:lang w:eastAsia="zh-CN"/>
          </w:rPr>
          <w:t>W</w:t>
        </w:r>
      </w:ins>
      <w:r w:rsidRPr="005E54D0">
        <w:t xml:space="preserve">here </w:t>
      </w:r>
    </w:p>
    <w:p w14:paraId="1595508C" w14:textId="77777777" w:rsidR="000936AF" w:rsidRPr="005E54D0" w:rsidRDefault="000936AF" w:rsidP="000936AF">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1C3FBC8A" w14:textId="77777777" w:rsidR="000936AF" w:rsidRPr="005E54D0" w:rsidRDefault="000936AF" w:rsidP="000936AF">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w:t>
      </w:r>
      <w:proofErr w:type="spellStart"/>
      <w:r w:rsidRPr="005E54D0">
        <w:rPr>
          <w:i/>
          <w:iCs/>
          <w:szCs w:val="24"/>
        </w:rPr>
        <w:t>AggregationInfo</w:t>
      </w:r>
      <w:proofErr w:type="spellEnd"/>
      <w:r w:rsidRPr="005E54D0">
        <w:rPr>
          <w:i/>
          <w:iCs/>
          <w:szCs w:val="24"/>
        </w:rPr>
        <w:t>.</w:t>
      </w:r>
    </w:p>
    <w:p w14:paraId="5430BE04" w14:textId="77777777" w:rsidR="000936AF" w:rsidRPr="005E54D0" w:rsidRDefault="00585B19" w:rsidP="000936A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0936AF" w:rsidRPr="005E54D0">
        <w:t xml:space="preserve"> </w:t>
      </w:r>
      <w:proofErr w:type="gramStart"/>
      <w:r w:rsidR="000936AF" w:rsidRPr="005E54D0">
        <w:t>is</w:t>
      </w:r>
      <w:proofErr w:type="gramEnd"/>
      <w:r w:rsidR="000936AF" w:rsidRPr="005E54D0">
        <w:t xml:space="preserve"> the measurement period for UE Rx-Tx time difference measurement in the effective </w:t>
      </w:r>
      <w:r w:rsidR="000936AF" w:rsidRPr="005E54D0">
        <w:rPr>
          <w:rFonts w:hint="eastAsia"/>
          <w:lang w:eastAsia="zh-CN"/>
        </w:rPr>
        <w:t>positioning</w:t>
      </w:r>
      <w:r w:rsidR="000936AF" w:rsidRPr="005E54D0">
        <w:rPr>
          <w:lang w:eastAsia="zh-CN"/>
        </w:rPr>
        <w:t xml:space="preserve"> frequency layer</w:t>
      </w:r>
      <w:r w:rsidR="000936AF" w:rsidRPr="005E54D0">
        <w:t xml:space="preserve"> </w:t>
      </w:r>
      <w:proofErr w:type="spellStart"/>
      <w:r w:rsidR="000936AF" w:rsidRPr="005E54D0">
        <w:rPr>
          <w:i/>
          <w:iCs/>
        </w:rPr>
        <w:t>i</w:t>
      </w:r>
      <w:proofErr w:type="spellEnd"/>
      <w:r w:rsidR="000936AF" w:rsidRPr="005E54D0">
        <w:t xml:space="preserve"> as specified below:</w:t>
      </w:r>
    </w:p>
    <w:p w14:paraId="6CF68F05" w14:textId="77777777" w:rsidR="000936AF" w:rsidRPr="005E54D0" w:rsidRDefault="00585B19" w:rsidP="000936AF">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936AF" w:rsidRPr="005E54D0">
        <w:rPr>
          <w:iCs/>
        </w:rPr>
        <w:t xml:space="preserve"> ,</w:t>
      </w:r>
    </w:p>
    <w:p w14:paraId="49D99E6A" w14:textId="48CFBE8D" w:rsidR="000936AF" w:rsidRPr="005E54D0" w:rsidRDefault="000936AF" w:rsidP="000936AF">
      <w:pPr>
        <w:rPr>
          <w:rFonts w:eastAsiaTheme="minorEastAsia" w:cs="v4.2.0"/>
          <w:lang w:eastAsia="zh-CN"/>
        </w:rPr>
      </w:pPr>
      <w:del w:id="835" w:author="CATT" w:date="2024-10-04T15:16:00Z">
        <w:r w:rsidRPr="005E54D0" w:rsidDel="00346568">
          <w:rPr>
            <w:rFonts w:eastAsia="MS Mincho" w:cs="v4.2.0"/>
          </w:rPr>
          <w:delText>w</w:delText>
        </w:r>
      </w:del>
      <w:ins w:id="836" w:author="CATT" w:date="2024-10-04T15:16:00Z">
        <w:r w:rsidR="00346568">
          <w:rPr>
            <w:rFonts w:cs="v4.2.0" w:hint="eastAsia"/>
            <w:lang w:eastAsia="zh-CN"/>
          </w:rPr>
          <w:t>W</w:t>
        </w:r>
      </w:ins>
      <w:r w:rsidRPr="005E54D0">
        <w:rPr>
          <w:rFonts w:eastAsia="MS Mincho" w:cs="v4.2.0"/>
        </w:rPr>
        <w:t xml:space="preserve">here: </w:t>
      </w:r>
    </w:p>
    <w:p w14:paraId="3C9F1C0E" w14:textId="77777777" w:rsidR="000936AF" w:rsidRPr="005E54D0" w:rsidRDefault="00585B19" w:rsidP="000936AF">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0936AF" w:rsidRPr="005E54D0">
        <w:t xml:space="preserve"> </w:t>
      </w:r>
      <w:proofErr w:type="gramStart"/>
      <w:r w:rsidR="000936AF" w:rsidRPr="005E54D0">
        <w:t>is</w:t>
      </w:r>
      <w:proofErr w:type="gramEnd"/>
      <w:r w:rsidR="000936AF" w:rsidRPr="005E54D0">
        <w:t xml:space="preserve"> the UE Rx beam sweeping factor. </w:t>
      </w:r>
    </w:p>
    <w:p w14:paraId="3F040CDE" w14:textId="77777777" w:rsidR="000936AF" w:rsidRPr="005E54D0" w:rsidRDefault="000936AF" w:rsidP="000936AF">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196E7AF1" w14:textId="77777777" w:rsidR="000936AF" w:rsidRPr="005E54D0" w:rsidRDefault="000936AF" w:rsidP="000936AF">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w:t>
      </w:r>
      <w:proofErr w:type="gramStart"/>
      <w:r w:rsidRPr="005E54D0">
        <w:rPr>
          <w:lang w:eastAsia="zh-CN"/>
        </w:rPr>
        <w:t xml:space="preserve">layer </w:t>
      </w:r>
      <w:proofErr w:type="gramEnd"/>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proofErr w:type="gramStart"/>
      <w:r w:rsidRPr="005E54D0">
        <w:rPr>
          <w:rFonts w:hint="eastAsia"/>
          <w:bCs/>
          <w:lang w:eastAsia="zh-CN"/>
        </w:rPr>
        <w:t>is</w:t>
      </w:r>
      <w:proofErr w:type="gramEnd"/>
      <w:r w:rsidRPr="005E54D0">
        <w:rPr>
          <w:rFonts w:hint="eastAsia"/>
          <w:bCs/>
          <w:lang w:eastAsia="zh-CN"/>
        </w:rPr>
        <w:t xml:space="preserve"> </w:t>
      </w:r>
      <w:r w:rsidRPr="005E54D0">
        <w:rPr>
          <w:lang w:eastAsia="zh-CN"/>
        </w:rPr>
        <w:t>equal to 8, otherwise.</w:t>
      </w:r>
    </w:p>
    <w:p w14:paraId="3E6F1E4E" w14:textId="77777777" w:rsidR="000936AF" w:rsidRPr="005E54D0" w:rsidRDefault="00585B19" w:rsidP="000936AF">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0936AF" w:rsidRPr="005E54D0">
        <w:t xml:space="preserve"> </w:t>
      </w:r>
      <w:proofErr w:type="gramStart"/>
      <w:r w:rsidR="000936AF" w:rsidRPr="005E54D0">
        <w:t>is</w:t>
      </w:r>
      <w:proofErr w:type="gramEnd"/>
      <w:r w:rsidR="000936AF" w:rsidRPr="005E54D0">
        <w:t xml:space="preserve"> the carrier-specific scaling factor for NR PRS-based positioning measurements in effective </w:t>
      </w:r>
      <w:r w:rsidR="000936AF" w:rsidRPr="005E54D0">
        <w:rPr>
          <w:rFonts w:hint="eastAsia"/>
          <w:lang w:eastAsia="zh-CN"/>
        </w:rPr>
        <w:t xml:space="preserve">positioning </w:t>
      </w:r>
      <w:r w:rsidR="000936AF" w:rsidRPr="005E54D0">
        <w:t xml:space="preserve">frequency layer </w:t>
      </w:r>
      <m:oMath>
        <m:r>
          <m:rPr>
            <m:sty m:val="p"/>
          </m:rPr>
          <w:rPr>
            <w:rFonts w:ascii="Cambria Math" w:hAnsi="Cambria Math"/>
            <w:sz w:val="24"/>
            <w:szCs w:val="24"/>
          </w:rPr>
          <m:t>i</m:t>
        </m:r>
      </m:oMath>
      <w:r w:rsidR="000936AF" w:rsidRPr="005E54D0">
        <w:t xml:space="preserve"> as defined in clause 9.1.5.2.</w:t>
      </w:r>
    </w:p>
    <w:p w14:paraId="47EA7D5D" w14:textId="77777777" w:rsidR="000936AF" w:rsidRPr="005E54D0" w:rsidRDefault="00585B19" w:rsidP="000936AF">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0936AF" w:rsidRPr="005E54D0">
        <w:rPr>
          <w:iCs/>
        </w:rPr>
        <w:t xml:space="preserve"> </w:t>
      </w:r>
      <w:proofErr w:type="gramStart"/>
      <w:r w:rsidR="000936AF" w:rsidRPr="005E54D0">
        <w:rPr>
          <w:iCs/>
        </w:rPr>
        <w:t>is</w:t>
      </w:r>
      <w:proofErr w:type="gramEnd"/>
      <w:r w:rsidR="000936AF" w:rsidRPr="005E54D0">
        <w:rPr>
          <w:iCs/>
        </w:rPr>
        <w:t xml:space="preserve"> </w:t>
      </w:r>
      <w:r w:rsidR="000936AF" w:rsidRPr="005E54D0">
        <w:t xml:space="preserve">the scaling factor for measurement of same PRS resource with multiple Rx TEGs. </w:t>
      </w:r>
    </w:p>
    <w:p w14:paraId="09D82943" w14:textId="77777777" w:rsidR="000936AF" w:rsidRPr="005E54D0" w:rsidRDefault="00585B19" w:rsidP="000936AF">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936AF" w:rsidRPr="005E54D0">
        <w:t xml:space="preserve"> </w:t>
      </w:r>
      <w:r w:rsidR="000936AF" w:rsidRPr="005E54D0">
        <w:rPr>
          <w:rFonts w:eastAsia="MS Mincho"/>
        </w:rPr>
        <w:t xml:space="preserve">= 1 </w:t>
      </w:r>
      <w:r w:rsidR="000936AF" w:rsidRPr="005E54D0">
        <w:rPr>
          <w:lang w:eastAsia="zh-CN"/>
        </w:rPr>
        <w:t>if UE is not</w:t>
      </w:r>
      <w:r w:rsidR="000936AF" w:rsidRPr="005E54D0">
        <w:rPr>
          <w:rFonts w:hint="eastAsia"/>
          <w:lang w:eastAsia="zh-CN"/>
        </w:rPr>
        <w:t xml:space="preserve"> </w:t>
      </w:r>
      <w:r w:rsidR="000936AF" w:rsidRPr="005E54D0">
        <w:rPr>
          <w:lang w:eastAsia="zh-CN"/>
        </w:rPr>
        <w:t>requested by LMF to measure a PRS resource with multiple Rx TEGs via</w:t>
      </w:r>
      <w:r w:rsidR="000936AF" w:rsidRPr="005E54D0">
        <w:rPr>
          <w:rFonts w:cs="v4.2.0"/>
        </w:rPr>
        <w:t xml:space="preserve"> </w:t>
      </w:r>
      <w:r w:rsidR="000936AF" w:rsidRPr="009C2C4D">
        <w:rPr>
          <w:i/>
          <w:snapToGrid w:val="0"/>
        </w:rPr>
        <w:t>measureSameDL-PRS-ResourceWithDifferentRxTEGs-r17</w:t>
      </w:r>
      <w:r w:rsidR="000936AF" w:rsidRPr="005E54D0">
        <w:rPr>
          <w:snapToGrid w:val="0"/>
        </w:rPr>
        <w:t xml:space="preserve"> [34] </w:t>
      </w:r>
      <w:r w:rsidR="000936AF" w:rsidRPr="005E54D0">
        <w:rPr>
          <w:rFonts w:eastAsia="MS Mincho"/>
        </w:rPr>
        <w:t xml:space="preserve">or </w:t>
      </w:r>
      <w:r w:rsidR="000936AF" w:rsidRPr="00517066">
        <w:rPr>
          <w:rFonts w:eastAsia="MS Mincho"/>
          <w:i/>
          <w:iCs/>
        </w:rPr>
        <w:t>measureSameDL-PRS-ResourceWithDifferentRxTxTEGs-r17</w:t>
      </w:r>
      <w:r w:rsidR="000936AF" w:rsidRPr="005E54D0">
        <w:rPr>
          <w:snapToGrid w:val="0"/>
        </w:rPr>
        <w:t xml:space="preserve"> [34] in </w:t>
      </w:r>
      <w:r w:rsidR="000936AF" w:rsidRPr="00517066">
        <w:rPr>
          <w:i/>
          <w:iCs/>
          <w:snapToGrid w:val="0"/>
        </w:rPr>
        <w:t>NR-Multi-RTT-</w:t>
      </w:r>
      <w:proofErr w:type="spellStart"/>
      <w:r w:rsidR="000936AF" w:rsidRPr="00517066">
        <w:rPr>
          <w:i/>
          <w:iCs/>
          <w:snapToGrid w:val="0"/>
        </w:rPr>
        <w:t>RequestLocationInformation</w:t>
      </w:r>
      <w:proofErr w:type="spellEnd"/>
      <w:r w:rsidR="000936AF" w:rsidRPr="005E54D0">
        <w:rPr>
          <w:rFonts w:eastAsia="MS Mincho"/>
        </w:rPr>
        <w:t>;</w:t>
      </w:r>
    </w:p>
    <w:p w14:paraId="44B3A5F6" w14:textId="64CDF06D" w:rsidR="000936AF" w:rsidRPr="005E54D0" w:rsidRDefault="000936AF" w:rsidP="000936AF">
      <w:pPr>
        <w:pStyle w:val="B10"/>
        <w:rPr>
          <w:lang w:eastAsia="zh-CN"/>
        </w:rPr>
      </w:pPr>
      <w:del w:id="837" w:author="CATT" w:date="2024-10-04T15:16:00Z">
        <w:r w:rsidRPr="005E54D0" w:rsidDel="00346568">
          <w:rPr>
            <w:lang w:eastAsia="zh-CN"/>
          </w:rPr>
          <w:delText>o</w:delText>
        </w:r>
      </w:del>
      <w:ins w:id="838" w:author="CATT" w:date="2024-10-04T15:16:00Z">
        <w:r w:rsidR="00346568">
          <w:rPr>
            <w:rFonts w:hint="eastAsia"/>
            <w:lang w:eastAsia="zh-CN"/>
          </w:rPr>
          <w:t>O</w:t>
        </w:r>
      </w:ins>
      <w:r w:rsidRPr="005E54D0">
        <w:rPr>
          <w:lang w:eastAsia="zh-CN"/>
        </w:rPr>
        <w:t>therwise,</w:t>
      </w:r>
    </w:p>
    <w:p w14:paraId="3AF2B82B" w14:textId="77777777" w:rsidR="000936AF" w:rsidRPr="005E54D0" w:rsidRDefault="00585B19" w:rsidP="000936AF">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936AF" w:rsidRPr="005E54D0">
        <w:rPr>
          <w:iCs/>
        </w:rPr>
        <w:t xml:space="preserve"> </w:t>
      </w:r>
      <w:proofErr w:type="gramStart"/>
      <w:r w:rsidR="000936AF" w:rsidRPr="005E54D0">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936AF" w:rsidRPr="005E54D0">
        <w:rPr>
          <w:rFonts w:hint="eastAsia"/>
          <w:lang w:eastAsia="zh-CN"/>
        </w:rPr>
        <w:t>,</w:t>
      </w:r>
      <w:r w:rsidR="000936AF" w:rsidRPr="005E54D0">
        <w:rPr>
          <w:lang w:eastAsia="zh-CN"/>
        </w:rPr>
        <w:t xml:space="preserve"> if UE is not capable of receiving same DL PRS resource simultaneously from multiple Rx TEGs</w:t>
      </w:r>
      <w:r w:rsidR="000936AF" w:rsidRPr="005E54D0">
        <w:rPr>
          <w:rFonts w:eastAsia="MS Mincho"/>
        </w:rPr>
        <w:t xml:space="preserve">, and </w:t>
      </w:r>
    </w:p>
    <w:p w14:paraId="0C900F62" w14:textId="77777777" w:rsidR="000936AF" w:rsidRPr="005E54D0" w:rsidRDefault="00585B19" w:rsidP="000936AF">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936AF"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0936AF" w:rsidRPr="005E54D0">
        <w:rPr>
          <w:iCs/>
          <w:lang w:eastAsia="zh-CN"/>
        </w:rPr>
        <w:t xml:space="preserve"> </w:t>
      </w:r>
      <w:r w:rsidR="000936AF" w:rsidRPr="005E54D0">
        <w:rPr>
          <w:lang w:eastAsia="zh-CN"/>
        </w:rPr>
        <w:t>if</w:t>
      </w:r>
      <w:r w:rsidR="000936AF" w:rsidRPr="005E54D0">
        <w:t xml:space="preserve"> </w:t>
      </w:r>
      <w:r w:rsidR="000936AF" w:rsidRPr="005E54D0">
        <w:rPr>
          <w:lang w:eastAsia="zh-CN"/>
        </w:rPr>
        <w:t>UE is capable of receiving the same DL PRS resource simultaneously from multiple Rx TEGs</w:t>
      </w:r>
      <w:r w:rsidR="000936AF" w:rsidRPr="005E54D0">
        <w:rPr>
          <w:rFonts w:eastAsia="MS Mincho"/>
        </w:rPr>
        <w:t>.</w:t>
      </w:r>
    </w:p>
    <w:p w14:paraId="0DAADA34" w14:textId="4B8D7132" w:rsidR="000936AF" w:rsidRPr="005E54D0" w:rsidRDefault="000936AF" w:rsidP="000936AF">
      <w:pPr>
        <w:rPr>
          <w:rFonts w:eastAsia="MS Mincho"/>
        </w:rPr>
      </w:pPr>
      <w:del w:id="839" w:author="CATT" w:date="2024-10-04T15:16:00Z">
        <w:r w:rsidRPr="005E54D0" w:rsidDel="00346568">
          <w:rPr>
            <w:rFonts w:eastAsia="MS Mincho"/>
          </w:rPr>
          <w:delText>w</w:delText>
        </w:r>
      </w:del>
      <w:ins w:id="840" w:author="CATT" w:date="2024-10-04T15:16:00Z">
        <w:r w:rsidR="00346568">
          <w:rPr>
            <w:rFonts w:hint="eastAsia"/>
            <w:lang w:eastAsia="zh-CN"/>
          </w:rPr>
          <w:t>W</w:t>
        </w:r>
      </w:ins>
      <w:r w:rsidRPr="005E54D0">
        <w:rPr>
          <w:rFonts w:eastAsia="MS Mincho"/>
        </w:rPr>
        <w:t>here</w:t>
      </w:r>
    </w:p>
    <w:p w14:paraId="6E81A7D2" w14:textId="77777777" w:rsidR="000936AF" w:rsidRPr="005E54D0" w:rsidRDefault="00585B19" w:rsidP="000936AF">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936AF" w:rsidRPr="005E54D0">
        <w:rPr>
          <w:rFonts w:eastAsia="MS Mincho"/>
        </w:rPr>
        <w:t xml:space="preserve"> is the number of Rx TEGs with which UE is requested to measure aggregated PRS resource indicated via </w:t>
      </w:r>
      <w:r w:rsidR="000936AF" w:rsidRPr="00517066">
        <w:rPr>
          <w:rFonts w:eastAsia="MS Mincho"/>
          <w:i/>
          <w:iCs/>
        </w:rPr>
        <w:t>measureSameDL-PRS-ResourceWithDifferentRxTEGs-r17</w:t>
      </w:r>
      <w:r w:rsidR="000936AF" w:rsidRPr="005E54D0">
        <w:rPr>
          <w:rFonts w:eastAsia="MS Mincho"/>
        </w:rPr>
        <w:t xml:space="preserve"> or </w:t>
      </w:r>
      <w:r w:rsidR="000936AF" w:rsidRPr="00517066">
        <w:rPr>
          <w:rFonts w:eastAsia="MS Mincho"/>
          <w:i/>
          <w:iCs/>
        </w:rPr>
        <w:t>measureSameDL-PRS-ResourceWithDifferentRxTxTEGs-r17</w:t>
      </w:r>
      <w:r w:rsidR="000936AF" w:rsidRPr="005E54D0">
        <w:rPr>
          <w:snapToGrid w:val="0"/>
        </w:rPr>
        <w:t xml:space="preserve"> [34] in</w:t>
      </w:r>
      <w:r w:rsidR="000936AF" w:rsidRPr="005E54D0">
        <w:rPr>
          <w:lang w:eastAsia="ko-KR"/>
        </w:rPr>
        <w:t xml:space="preserve"> </w:t>
      </w:r>
      <w:r w:rsidR="000936AF" w:rsidRPr="00517066">
        <w:rPr>
          <w:i/>
          <w:iCs/>
          <w:lang w:eastAsia="ko-KR"/>
        </w:rPr>
        <w:t>NR-Multi-RTT-</w:t>
      </w:r>
      <w:proofErr w:type="spellStart"/>
      <w:r w:rsidR="000936AF" w:rsidRPr="00517066">
        <w:rPr>
          <w:i/>
          <w:iCs/>
          <w:lang w:eastAsia="ko-KR"/>
        </w:rPr>
        <w:t>Request</w:t>
      </w:r>
      <w:r w:rsidR="000936AF" w:rsidRPr="00517066">
        <w:rPr>
          <w:i/>
          <w:iCs/>
          <w:noProof/>
          <w:lang w:eastAsia="ko-KR"/>
        </w:rPr>
        <w:t>LocationInformation</w:t>
      </w:r>
      <w:proofErr w:type="spellEnd"/>
      <w:r w:rsidR="000936AF"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936AF" w:rsidRPr="005E54D0">
        <w:rPr>
          <w:rFonts w:eastAsia="MS Mincho"/>
        </w:rPr>
        <w:t xml:space="preserve"> is the maximum number of Rx TEGs with which UE can support to measure the same PRS resource as reported in </w:t>
      </w:r>
      <w:r w:rsidR="000936AF" w:rsidRPr="00517066">
        <w:rPr>
          <w:rFonts w:eastAsia="MS Mincho"/>
          <w:i/>
          <w:iCs/>
        </w:rPr>
        <w:t>NR-UE-TEG-Capability</w:t>
      </w:r>
      <w:r w:rsidR="000936AF" w:rsidRPr="005E54D0">
        <w:rPr>
          <w:rFonts w:eastAsia="MS Mincho"/>
        </w:rPr>
        <w:t>, and</w:t>
      </w:r>
    </w:p>
    <w:p w14:paraId="7F10268F" w14:textId="77777777" w:rsidR="000936AF" w:rsidRPr="005E54D0" w:rsidRDefault="00585B19" w:rsidP="000936AF">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0936AF" w:rsidRPr="005E54D0">
        <w:rPr>
          <w:rFonts w:eastAsia="MS Mincho"/>
        </w:rPr>
        <w:t xml:space="preserve"> </w:t>
      </w:r>
      <w:proofErr w:type="gramStart"/>
      <w:r w:rsidR="000936AF" w:rsidRPr="005E54D0">
        <w:rPr>
          <w:rFonts w:eastAsia="MS Mincho"/>
        </w:rPr>
        <w:t>is</w:t>
      </w:r>
      <w:proofErr w:type="gramEnd"/>
      <w:r w:rsidR="000936AF" w:rsidRPr="005E54D0">
        <w:rPr>
          <w:rFonts w:eastAsia="MS Mincho"/>
        </w:rPr>
        <w:t xml:space="preserve"> the number of Rx TEGs UE can measure simultaneously which is reported via</w:t>
      </w:r>
      <w:r w:rsidR="000936AF" w:rsidRPr="005E54D0">
        <w:rPr>
          <w:snapToGrid w:val="0"/>
        </w:rPr>
        <w:t xml:space="preserve"> </w:t>
      </w:r>
      <w:proofErr w:type="spellStart"/>
      <w:r w:rsidR="000936AF" w:rsidRPr="00517066">
        <w:rPr>
          <w:i/>
          <w:iCs/>
          <w:snapToGrid w:val="0"/>
        </w:rPr>
        <w:t>measureSameDL</w:t>
      </w:r>
      <w:proofErr w:type="spellEnd"/>
      <w:r w:rsidR="000936AF" w:rsidRPr="00517066">
        <w:rPr>
          <w:i/>
          <w:iCs/>
          <w:snapToGrid w:val="0"/>
        </w:rPr>
        <w:t>-PRS-</w:t>
      </w:r>
      <w:proofErr w:type="spellStart"/>
      <w:r w:rsidR="000936AF" w:rsidRPr="00517066">
        <w:rPr>
          <w:i/>
          <w:iCs/>
          <w:snapToGrid w:val="0"/>
        </w:rPr>
        <w:t>ResourceWithDifferentRxTEGsSimul</w:t>
      </w:r>
      <w:proofErr w:type="spellEnd"/>
      <w:r w:rsidR="000936AF" w:rsidRPr="005E54D0">
        <w:rPr>
          <w:rFonts w:eastAsia="MS Mincho"/>
        </w:rPr>
        <w:t>.</w:t>
      </w:r>
    </w:p>
    <w:p w14:paraId="29A44525" w14:textId="77777777" w:rsidR="000936AF" w:rsidRPr="005E54D0" w:rsidRDefault="00585B19" w:rsidP="000936AF">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936AF" w:rsidRPr="005E54D0">
        <w:t xml:space="preserve"> </w:t>
      </w:r>
      <w:proofErr w:type="gramStart"/>
      <w:r w:rsidR="000936AF" w:rsidRPr="005E54D0">
        <w:t>is</w:t>
      </w:r>
      <w:proofErr w:type="gramEnd"/>
      <w:r w:rsidR="000936AF" w:rsidRPr="005E54D0">
        <w:t xml:space="preserve"> a scaling factor for </w:t>
      </w:r>
      <w:r w:rsidR="000936AF" w:rsidRPr="005E54D0">
        <w:rPr>
          <w:lang w:eastAsia="zh-CN"/>
        </w:rPr>
        <w:t xml:space="preserve">effective positioning frequency layer </w:t>
      </w:r>
      <m:oMath>
        <m:r>
          <m:rPr>
            <m:sty m:val="p"/>
          </m:rPr>
          <w:rPr>
            <w:rFonts w:ascii="Cambria Math" w:hAnsi="Cambria Math"/>
            <w:lang w:eastAsia="zh-CN"/>
          </w:rPr>
          <m:t>i</m:t>
        </m:r>
      </m:oMath>
      <w:r w:rsidR="000936AF"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936AF" w:rsidRPr="005E54D0">
        <w:rPr>
          <w:lang w:eastAsia="zh-CN"/>
        </w:rPr>
        <w:t xml:space="preserve"> = </w:t>
      </w:r>
      <w:proofErr w:type="spellStart"/>
      <w:r w:rsidR="000936AF" w:rsidRPr="005E54D0">
        <w:rPr>
          <w:bCs/>
          <w:lang w:eastAsia="zh-CN"/>
        </w:rPr>
        <w:t>N</w:t>
      </w:r>
      <w:r w:rsidR="000936AF" w:rsidRPr="005E54D0">
        <w:rPr>
          <w:bCs/>
          <w:vertAlign w:val="subscript"/>
          <w:lang w:eastAsia="zh-CN"/>
        </w:rPr>
        <w:t>total</w:t>
      </w:r>
      <w:proofErr w:type="spellEnd"/>
      <w:r w:rsidR="000936AF" w:rsidRPr="005E54D0">
        <w:rPr>
          <w:bCs/>
          <w:lang w:eastAsia="zh-CN"/>
        </w:rPr>
        <w:t xml:space="preserve"> / </w:t>
      </w:r>
      <w:proofErr w:type="spellStart"/>
      <w:r w:rsidR="000936AF" w:rsidRPr="005E54D0">
        <w:rPr>
          <w:bCs/>
          <w:lang w:eastAsia="zh-CN"/>
        </w:rPr>
        <w:t>N</w:t>
      </w:r>
      <w:r w:rsidR="000936AF" w:rsidRPr="005E54D0">
        <w:rPr>
          <w:bCs/>
          <w:vertAlign w:val="subscript"/>
          <w:lang w:eastAsia="zh-CN"/>
        </w:rPr>
        <w:t>available</w:t>
      </w:r>
      <w:proofErr w:type="spellEnd"/>
      <w:r w:rsidR="000936AF"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936AF" w:rsidRPr="005E54D0">
        <w:rPr>
          <w:lang w:eastAsia="zh-CN"/>
        </w:rPr>
        <w:t xml:space="preserve"> = 1 </w:t>
      </w:r>
      <w:r w:rsidR="000936AF" w:rsidRPr="005E54D0">
        <w:rPr>
          <w:bCs/>
          <w:lang w:eastAsia="zh-CN"/>
        </w:rPr>
        <w:t>for UE not configured with concurrent measurement gap</w:t>
      </w:r>
      <w:r w:rsidR="000936AF" w:rsidRPr="005E54D0">
        <w:rPr>
          <w:lang w:eastAsia="zh-CN"/>
        </w:rPr>
        <w:t>.</w:t>
      </w:r>
    </w:p>
    <w:p w14:paraId="1DFD6666" w14:textId="77777777" w:rsidR="000936AF" w:rsidRPr="005E54D0" w:rsidRDefault="000936AF" w:rsidP="000936AF">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1D4E153F" w14:textId="77777777" w:rsidR="000936AF" w:rsidRPr="005E54D0" w:rsidRDefault="000936AF" w:rsidP="000936AF">
      <w:pPr>
        <w:pStyle w:val="B30"/>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5791E295" w14:textId="77777777" w:rsidR="000936AF" w:rsidRPr="005E54D0" w:rsidRDefault="000936AF" w:rsidP="000936AF">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12AE6006" w14:textId="77777777" w:rsidR="000936AF" w:rsidRPr="005E54D0" w:rsidRDefault="000936AF" w:rsidP="000936AF">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46A67D40" w14:textId="77777777" w:rsidR="000936AF" w:rsidRPr="005E54D0" w:rsidRDefault="00585B19" w:rsidP="000936AF">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0936AF" w:rsidRPr="005E54D0">
        <w:t xml:space="preserve"> </w:t>
      </w:r>
      <w:proofErr w:type="gramStart"/>
      <w:r w:rsidR="000936AF" w:rsidRPr="005E54D0">
        <w:t>is</w:t>
      </w:r>
      <w:proofErr w:type="gramEnd"/>
      <w:r w:rsidR="000936AF" w:rsidRPr="005E54D0">
        <w:t xml:space="preserve"> the maximum number of DL PRS resources in effective positioning frequency layer</w:t>
      </w:r>
      <w:r w:rsidR="000936AF" w:rsidRPr="005E54D0">
        <w:rPr>
          <w:i/>
          <w:iCs/>
        </w:rPr>
        <w:t xml:space="preserve"> </w:t>
      </w:r>
      <m:oMath>
        <m:r>
          <m:rPr>
            <m:sty m:val="p"/>
          </m:rPr>
          <w:rPr>
            <w:rFonts w:ascii="Cambria Math" w:hAnsi="Cambria Math"/>
          </w:rPr>
          <m:t>i</m:t>
        </m:r>
      </m:oMath>
      <w:r w:rsidR="000936AF" w:rsidRPr="005E54D0">
        <w:t xml:space="preserve"> configured in a slot.</w:t>
      </w:r>
    </w:p>
    <w:p w14:paraId="7C1FED7E" w14:textId="77777777" w:rsidR="000936AF" w:rsidRPr="005E54D0" w:rsidRDefault="00585B19" w:rsidP="000936AF">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936AF" w:rsidRPr="005E54D0">
        <w:rPr>
          <w:rFonts w:hint="eastAsia"/>
          <w:iCs/>
          <w:lang w:eastAsia="zh-CN"/>
        </w:rPr>
        <w:t xml:space="preserve"> </w:t>
      </w:r>
      <w:proofErr w:type="gramStart"/>
      <w:r w:rsidR="000936AF" w:rsidRPr="005E54D0">
        <w:rPr>
          <w:rFonts w:hint="eastAsia"/>
          <w:iCs/>
          <w:lang w:eastAsia="zh-CN"/>
        </w:rPr>
        <w:t>is</w:t>
      </w:r>
      <w:proofErr w:type="gramEnd"/>
      <w:r w:rsidR="000936AF" w:rsidRPr="005E54D0">
        <w:rPr>
          <w:rFonts w:hint="eastAsia"/>
          <w:iCs/>
          <w:lang w:eastAsia="zh-CN"/>
        </w:rPr>
        <w:t xml:space="preserve"> </w:t>
      </w:r>
      <w:r w:rsidR="000936AF"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0936AF"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0936AF" w:rsidRPr="005E54D0">
        <w:rPr>
          <w:iCs/>
          <w:lang w:eastAsia="zh-CN"/>
        </w:rPr>
        <w:t>, and is calculated in the same way as PRS duration K defined in clause 5.1.6.5 of TS 38.214 [26]</w:t>
      </w:r>
      <w:r w:rsidR="000936AF" w:rsidRPr="005E54D0">
        <w:rPr>
          <w:rFonts w:hint="eastAsia"/>
          <w:iCs/>
          <w:lang w:eastAsia="zh-CN"/>
        </w:rPr>
        <w:t xml:space="preserve">. </w:t>
      </w:r>
      <w:r w:rsidR="000936AF" w:rsidRPr="005E54D0">
        <w:rPr>
          <w:iCs/>
          <w:lang w:eastAsia="zh-CN"/>
        </w:rPr>
        <w:t xml:space="preserve">For calculation </w:t>
      </w:r>
      <w:proofErr w:type="gramStart"/>
      <w:r w:rsidR="000936AF" w:rsidRPr="005E54D0">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0936AF" w:rsidRPr="005E54D0">
        <w:rPr>
          <w:lang w:eastAsia="zh-CN"/>
        </w:rPr>
        <w:t>,</w:t>
      </w:r>
      <w:r w:rsidR="000936AF" w:rsidRPr="005E54D0">
        <w:rPr>
          <w:iCs/>
          <w:lang w:eastAsia="zh-CN"/>
        </w:rPr>
        <w:t xml:space="preserve"> only the PRS resources unmuted and fully or partially overlapped with MG and satisfying </w:t>
      </w:r>
      <w:r w:rsidR="000936AF" w:rsidRPr="005E54D0">
        <w:rPr>
          <w:lang w:eastAsia="zh-CN"/>
        </w:rPr>
        <w:t>the conditions for PRS BW aggregation are considered</w:t>
      </w:r>
      <w:r w:rsidR="000936AF" w:rsidRPr="005E54D0">
        <w:rPr>
          <w:iCs/>
          <w:lang w:eastAsia="zh-CN"/>
        </w:rPr>
        <w:t>.</w:t>
      </w:r>
    </w:p>
    <w:p w14:paraId="6FE6F488" w14:textId="77777777" w:rsidR="000936AF" w:rsidRPr="005E54D0" w:rsidRDefault="00585B19" w:rsidP="000936AF">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0936AF" w:rsidRPr="005E54D0">
        <w:t xml:space="preserve"> </w:t>
      </w:r>
      <w:proofErr w:type="gramStart"/>
      <w:r w:rsidR="000936AF" w:rsidRPr="005E54D0">
        <w:t>is</w:t>
      </w:r>
      <w:proofErr w:type="gramEnd"/>
      <w:r w:rsidR="000936AF" w:rsidRPr="005E54D0">
        <w:t xml:space="preserve"> the number of UE Rx-Tx time difference measurement samples. </w:t>
      </w:r>
    </w:p>
    <w:p w14:paraId="0A3FE5B1" w14:textId="77777777" w:rsidR="000936AF" w:rsidRPr="005E54D0" w:rsidRDefault="00585B19" w:rsidP="000936AF">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0936AF" w:rsidRPr="005E54D0">
        <w:rPr>
          <w:rFonts w:ascii="Cambria Math" w:hAnsi="Cambria Math"/>
          <w:i/>
        </w:rPr>
        <w:t xml:space="preserve"> </w:t>
      </w:r>
      <w:proofErr w:type="gramStart"/>
      <w:r w:rsidR="000936AF" w:rsidRPr="005E54D0">
        <w:t>is</w:t>
      </w:r>
      <w:proofErr w:type="gramEnd"/>
      <w:r w:rsidR="000936AF" w:rsidRPr="005E54D0">
        <w:t xml:space="preserve"> the measurement duration for the last UE Rx-Tx time difference measurement sample in the effective positioning frequency layer</w:t>
      </w:r>
      <w:r w:rsidR="000936AF" w:rsidRPr="005E54D0">
        <w:rPr>
          <w:i/>
          <w:iCs/>
        </w:rPr>
        <w:t xml:space="preserve"> </w:t>
      </w:r>
      <m:oMath>
        <m:r>
          <m:rPr>
            <m:sty m:val="p"/>
          </m:rPr>
          <w:rPr>
            <w:rFonts w:ascii="Cambria Math" w:hAnsi="Cambria Math"/>
          </w:rPr>
          <m:t>i</m:t>
        </m:r>
      </m:oMath>
      <w:r w:rsidR="000936AF" w:rsidRPr="005E54D0">
        <w:t xml:space="preserve">, including the sampling time and processing time. If </w:t>
      </w:r>
      <w:r w:rsidR="000936AF" w:rsidRPr="005E54D0">
        <w:rPr>
          <w:bCs/>
          <w:lang w:val="en-US" w:eastAsia="zh-CN"/>
        </w:rPr>
        <w:t xml:space="preserve">all of the PRS resources to be measured are available in the same MG occasion during </w:t>
      </w:r>
      <w:proofErr w:type="spellStart"/>
      <w:r w:rsidR="000936AF" w:rsidRPr="005E54D0">
        <w:rPr>
          <w:bCs/>
          <w:lang w:val="en-US" w:eastAsia="zh-CN"/>
        </w:rPr>
        <w:t>T</w:t>
      </w:r>
      <w:r w:rsidR="000936AF" w:rsidRPr="005E54D0">
        <w:rPr>
          <w:bCs/>
          <w:vertAlign w:val="subscript"/>
          <w:lang w:val="en-US" w:eastAsia="zh-CN"/>
        </w:rPr>
        <w:t>availabe_agg</w:t>
      </w:r>
      <w:proofErr w:type="spellEnd"/>
      <w:r w:rsidR="000936AF" w:rsidRPr="005E54D0">
        <w:rPr>
          <w:bCs/>
          <w:lang w:val="en-US" w:eastAsia="zh-CN"/>
        </w:rPr>
        <w:t>,</w:t>
      </w:r>
      <w:r w:rsidR="000936AF"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0936AF"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0936AF" w:rsidRPr="005E54D0">
        <w:rPr>
          <w:bCs/>
          <w:iCs/>
        </w:rPr>
        <w:t xml:space="preserve"> </w:t>
      </w:r>
      <w:r w:rsidR="000936AF" w:rsidRPr="005E54D0">
        <w:rPr>
          <w:bCs/>
        </w:rPr>
        <w:t>+ MGL</w:t>
      </w:r>
      <w:r w:rsidR="000936AF" w:rsidRPr="005E54D0">
        <w:rPr>
          <w:bCs/>
          <w:lang w:eastAsia="zh-CN"/>
        </w:rPr>
        <w:t xml:space="preserve">. </w:t>
      </w:r>
      <w:r w:rsidR="000936AF"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0936AF" w:rsidRPr="005E54D0">
        <w:rPr>
          <w:bCs/>
        </w:rPr>
        <w:t xml:space="preserve"> = </w:t>
      </w:r>
      <w:proofErr w:type="spellStart"/>
      <w:r w:rsidR="000936AF" w:rsidRPr="005E54D0">
        <w:rPr>
          <w:bCs/>
        </w:rPr>
        <w:t>T</w:t>
      </w:r>
      <w:r w:rsidR="000936AF" w:rsidRPr="005E54D0">
        <w:rPr>
          <w:bCs/>
          <w:vertAlign w:val="subscript"/>
        </w:rPr>
        <w:t>agg</w:t>
      </w:r>
      <w:proofErr w:type="gramStart"/>
      <w:r w:rsidR="000936AF" w:rsidRPr="005E54D0">
        <w:rPr>
          <w:bCs/>
          <w:vertAlign w:val="subscript"/>
        </w:rPr>
        <w:t>,i</w:t>
      </w:r>
      <w:proofErr w:type="spellEnd"/>
      <w:proofErr w:type="gramEnd"/>
      <w:r w:rsidR="000936AF"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0936AF" w:rsidRPr="005E54D0">
        <w:t>,</w:t>
      </w:r>
    </w:p>
    <w:p w14:paraId="505B7A83" w14:textId="77777777" w:rsidR="000936AF" w:rsidRPr="005E54D0" w:rsidRDefault="00585B19" w:rsidP="000936AF">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0936AF" w:rsidRPr="005E54D0">
        <w:rPr>
          <w:bCs/>
          <w:szCs w:val="24"/>
          <w:lang w:eastAsia="zh-CN"/>
        </w:rPr>
        <w:t xml:space="preserve"> </w:t>
      </w:r>
      <w:proofErr w:type="gramStart"/>
      <w:r w:rsidR="000936AF" w:rsidRPr="005E54D0">
        <w:rPr>
          <w:szCs w:val="24"/>
        </w:rPr>
        <w:t>is</w:t>
      </w:r>
      <w:proofErr w:type="gramEnd"/>
      <w:r w:rsidR="000936AF" w:rsidRPr="005E54D0">
        <w:rPr>
          <w:szCs w:val="24"/>
        </w:rPr>
        <w:t xml:space="preserve"> the periodicity of the UE Rx-Tx time difference measurement in the effective </w:t>
      </w:r>
      <w:r w:rsidR="000936AF" w:rsidRPr="005E54D0">
        <w:rPr>
          <w:rFonts w:hint="eastAsia"/>
          <w:szCs w:val="24"/>
          <w:lang w:eastAsia="zh-CN"/>
        </w:rPr>
        <w:t xml:space="preserve">positioning </w:t>
      </w:r>
      <w:r w:rsidR="000936AF" w:rsidRPr="005E54D0">
        <w:rPr>
          <w:szCs w:val="24"/>
          <w:lang w:eastAsia="zh-CN"/>
        </w:rPr>
        <w:t xml:space="preserve">frequency layer </w:t>
      </w:r>
      <m:oMath>
        <m:r>
          <m:rPr>
            <m:sty m:val="p"/>
          </m:rPr>
          <w:rPr>
            <w:rFonts w:ascii="Cambria Math" w:hAnsi="Cambria Math"/>
            <w:szCs w:val="24"/>
            <w:lang w:eastAsia="zh-CN"/>
          </w:rPr>
          <m:t>i</m:t>
        </m:r>
      </m:oMath>
      <w:r w:rsidR="000936AF" w:rsidRPr="005E54D0">
        <w:rPr>
          <w:szCs w:val="24"/>
          <w:lang w:eastAsia="zh-CN"/>
        </w:rPr>
        <w:t xml:space="preserve"> </w:t>
      </w:r>
      <w:r w:rsidR="000936AF" w:rsidRPr="005E54D0">
        <w:rPr>
          <w:iCs/>
          <w:sz w:val="18"/>
          <w:szCs w:val="18"/>
          <w:lang w:eastAsia="zh-CN"/>
        </w:rPr>
        <w:t xml:space="preserve">defined as: </w:t>
      </w:r>
    </w:p>
    <w:p w14:paraId="6077CACE" w14:textId="77777777" w:rsidR="000936AF" w:rsidRPr="005E54D0" w:rsidRDefault="00585B19" w:rsidP="000936AF">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0936AF"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0936AF" w:rsidRPr="005E54D0">
        <w:rPr>
          <w:rFonts w:eastAsiaTheme="minorEastAsia"/>
          <w:iCs/>
          <w:lang w:val="sv-SE" w:eastAsia="zh-CN"/>
        </w:rPr>
        <w:t xml:space="preserve"> </w:t>
      </w:r>
    </w:p>
    <w:p w14:paraId="6EAC2B28" w14:textId="0C3C5EB6" w:rsidR="000936AF" w:rsidRPr="005E54D0" w:rsidRDefault="000936AF" w:rsidP="000936AF">
      <w:pPr>
        <w:ind w:left="852" w:hanging="284"/>
        <w:rPr>
          <w:rFonts w:eastAsiaTheme="minorEastAsia"/>
          <w:lang w:eastAsia="zh-CN"/>
        </w:rPr>
      </w:pPr>
      <w:del w:id="841" w:author="CATT" w:date="2024-10-04T15:16:00Z">
        <w:r w:rsidRPr="005E54D0" w:rsidDel="00346568">
          <w:rPr>
            <w:rFonts w:eastAsiaTheme="minorEastAsia"/>
            <w:lang w:eastAsia="zh-CN"/>
          </w:rPr>
          <w:lastRenderedPageBreak/>
          <w:delText>w</w:delText>
        </w:r>
      </w:del>
      <w:ins w:id="842" w:author="CATT" w:date="2024-10-04T15:16:00Z">
        <w:r w:rsidR="00346568">
          <w:rPr>
            <w:rFonts w:hint="eastAsia"/>
            <w:lang w:eastAsia="zh-CN"/>
          </w:rPr>
          <w:t>W</w:t>
        </w:r>
      </w:ins>
      <w:r w:rsidRPr="005E54D0">
        <w:rPr>
          <w:rFonts w:eastAsiaTheme="minorEastAsia" w:hint="eastAsia"/>
          <w:lang w:eastAsia="zh-CN"/>
        </w:rPr>
        <w:t xml:space="preserve">here, </w:t>
      </w:r>
    </w:p>
    <w:p w14:paraId="5E009411" w14:textId="77777777" w:rsidR="000936AF" w:rsidRPr="005E54D0" w:rsidRDefault="00585B19" w:rsidP="000936AF">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936AF" w:rsidRPr="005E54D0">
        <w:rPr>
          <w:rFonts w:ascii="Cambria Math" w:hAnsi="Cambria Math"/>
          <w:iCs/>
        </w:rPr>
        <w:t xml:space="preserve">, </w:t>
      </w:r>
      <w:r w:rsidR="000936AF" w:rsidRPr="005E54D0">
        <w:rPr>
          <w:iCs/>
        </w:rPr>
        <w:t xml:space="preserve">the least common multiple </w:t>
      </w:r>
      <w:proofErr w:type="gramStart"/>
      <w:r w:rsidR="000936AF" w:rsidRPr="005E54D0">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0936AF"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936AF"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936AF" w:rsidRPr="005E54D0">
        <w:rPr>
          <w:rFonts w:eastAsiaTheme="minorEastAsia"/>
          <w:iCs/>
          <w:lang w:eastAsia="zh-CN"/>
        </w:rPr>
        <w:t xml:space="preserve"> </w:t>
      </w:r>
      <w:proofErr w:type="gramStart"/>
      <w:r w:rsidR="000936AF" w:rsidRPr="005E54D0">
        <w:rPr>
          <w:rFonts w:eastAsiaTheme="minorEastAsia"/>
          <w:iCs/>
          <w:lang w:eastAsia="zh-CN"/>
        </w:rPr>
        <w:t>is</w:t>
      </w:r>
      <w:proofErr w:type="gramEnd"/>
      <w:r w:rsidR="000936AF" w:rsidRPr="005E54D0">
        <w:rPr>
          <w:rFonts w:eastAsiaTheme="minorEastAsia"/>
          <w:iCs/>
          <w:lang w:eastAsia="zh-CN"/>
        </w:rPr>
        <w:t xml:space="preserve"> the repetition periodicity of the measurement gap applicable for measurement in</w:t>
      </w:r>
      <w:r w:rsidR="000936AF" w:rsidRPr="005E54D0">
        <w:rPr>
          <w:rFonts w:eastAsiaTheme="minorEastAsia" w:hint="eastAsia"/>
          <w:iCs/>
          <w:lang w:eastAsia="zh-CN"/>
        </w:rPr>
        <w:t xml:space="preserve"> the </w:t>
      </w:r>
      <w:r w:rsidR="000936AF" w:rsidRPr="005E54D0">
        <w:rPr>
          <w:rFonts w:eastAsiaTheme="minorEastAsia"/>
          <w:iCs/>
          <w:lang w:eastAsia="zh-CN"/>
        </w:rPr>
        <w:t xml:space="preserve">effective </w:t>
      </w:r>
      <w:r w:rsidR="000936AF" w:rsidRPr="005E54D0">
        <w:rPr>
          <w:rFonts w:eastAsiaTheme="minorEastAsia" w:hint="eastAsia"/>
          <w:iCs/>
          <w:lang w:eastAsia="zh-CN"/>
        </w:rPr>
        <w:t xml:space="preserve">PRS </w:t>
      </w:r>
      <w:r w:rsidR="000936AF" w:rsidRPr="005E54D0">
        <w:rPr>
          <w:rFonts w:eastAsiaTheme="minorEastAsia"/>
          <w:iCs/>
          <w:lang w:eastAsia="zh-CN"/>
        </w:rPr>
        <w:t xml:space="preserve">frequency layer </w:t>
      </w:r>
      <w:proofErr w:type="spellStart"/>
      <w:r w:rsidR="000936AF" w:rsidRPr="005E54D0">
        <w:rPr>
          <w:rFonts w:eastAsiaTheme="minorEastAsia"/>
          <w:iCs/>
          <w:lang w:eastAsia="zh-CN"/>
        </w:rPr>
        <w:t>i</w:t>
      </w:r>
      <w:proofErr w:type="spellEnd"/>
      <w:r w:rsidR="000936AF" w:rsidRPr="005E54D0">
        <w:rPr>
          <w:rFonts w:eastAsiaTheme="minorEastAsia"/>
          <w:iCs/>
          <w:lang w:eastAsia="zh-CN"/>
        </w:rPr>
        <w:t>.</w:t>
      </w:r>
    </w:p>
    <w:p w14:paraId="573D37A7" w14:textId="77777777" w:rsidR="000936AF" w:rsidRPr="005E54D0" w:rsidRDefault="00585B19" w:rsidP="000936AF">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0936AF" w:rsidRPr="005E54D0">
        <w:rPr>
          <w:iCs/>
        </w:rPr>
        <w:t xml:space="preserve"> </w:t>
      </w:r>
      <w:proofErr w:type="gramStart"/>
      <w:r w:rsidR="000936AF" w:rsidRPr="005E54D0">
        <w:rPr>
          <w:iCs/>
        </w:rPr>
        <w:t>is</w:t>
      </w:r>
      <w:proofErr w:type="gramEnd"/>
      <w:r w:rsidR="000936AF" w:rsidRPr="005E54D0">
        <w:rPr>
          <w:iCs/>
        </w:rPr>
        <w:t xml:space="preserve"> the periodicity of DL PRS resources meeting the bandwidth aggregation conditions </w:t>
      </w:r>
      <w:r w:rsidR="000936AF" w:rsidRPr="005E54D0">
        <w:rPr>
          <w:rFonts w:hint="eastAsia"/>
          <w:iCs/>
          <w:lang w:eastAsia="zh-CN"/>
        </w:rPr>
        <w:t xml:space="preserve">with muting </w:t>
      </w:r>
      <w:r w:rsidR="000936AF" w:rsidRPr="005E54D0">
        <w:rPr>
          <w:iCs/>
        </w:rPr>
        <w:t xml:space="preserve">on effective </w:t>
      </w:r>
      <w:r w:rsidR="000936AF" w:rsidRPr="005E54D0">
        <w:rPr>
          <w:rFonts w:hint="eastAsia"/>
          <w:iCs/>
          <w:lang w:eastAsia="zh-CN"/>
        </w:rPr>
        <w:t xml:space="preserve">positioning </w:t>
      </w:r>
      <w:r w:rsidR="000936AF" w:rsidRPr="005E54D0">
        <w:rPr>
          <w:iCs/>
        </w:rPr>
        <w:t xml:space="preserve">frequency layer </w:t>
      </w:r>
      <m:oMath>
        <m:r>
          <m:rPr>
            <m:sty m:val="p"/>
          </m:rPr>
          <w:rPr>
            <w:rFonts w:ascii="Cambria Math" w:hAnsi="Cambria Math"/>
          </w:rPr>
          <m:t>i</m:t>
        </m:r>
      </m:oMath>
      <w:r w:rsidR="000936AF" w:rsidRPr="005E54D0">
        <w:rPr>
          <w:iCs/>
        </w:rPr>
        <w:t>.</w:t>
      </w:r>
      <w:r w:rsidR="000936AF" w:rsidRPr="005E54D0">
        <w:rPr>
          <w:rFonts w:hint="eastAsia"/>
          <w:iCs/>
          <w:lang w:eastAsia="zh-CN"/>
        </w:rPr>
        <w:t xml:space="preserve"> </w:t>
      </w:r>
      <w:r w:rsidR="000936AF" w:rsidRPr="005E54D0">
        <w:rPr>
          <w:iCs/>
        </w:rPr>
        <w:t>If more than one PRS periodicities</w:t>
      </w:r>
      <w:r w:rsidR="000936AF" w:rsidRPr="005E54D0">
        <w:rPr>
          <w:iCs/>
          <w:lang w:eastAsia="zh-CN"/>
        </w:rPr>
        <w:t xml:space="preserve"> are configured in effective positioning </w:t>
      </w:r>
      <w:r w:rsidR="000936AF" w:rsidRPr="005E54D0">
        <w:rPr>
          <w:iCs/>
        </w:rPr>
        <w:t xml:space="preserve">frequency layer </w:t>
      </w:r>
      <m:oMath>
        <m:r>
          <m:rPr>
            <m:sty m:val="p"/>
          </m:rPr>
          <w:rPr>
            <w:rFonts w:ascii="Cambria Math" w:hAnsi="Cambria Math"/>
          </w:rPr>
          <m:t>i,</m:t>
        </m:r>
      </m:oMath>
      <w:r w:rsidR="000936AF" w:rsidRPr="005E54D0">
        <w:rPr>
          <w:iCs/>
        </w:rPr>
        <w:t xml:space="preserve"> the least common multiple of PRS periodicities</w:t>
      </w:r>
      <w:r w:rsidR="000936AF"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0936AF" w:rsidRPr="005E54D0">
        <w:rPr>
          <w:iCs/>
        </w:rPr>
        <w:t xml:space="preserve"> among </w:t>
      </w:r>
      <w:r w:rsidR="000936AF" w:rsidRPr="005E54D0">
        <w:rPr>
          <w:iCs/>
          <w:lang w:eastAsia="zh-CN"/>
        </w:rPr>
        <w:t xml:space="preserve">all </w:t>
      </w:r>
      <w:r w:rsidR="000936AF" w:rsidRPr="005E54D0">
        <w:rPr>
          <w:iCs/>
        </w:rPr>
        <w:t xml:space="preserve">DL PRS </w:t>
      </w:r>
      <w:r w:rsidR="000936AF" w:rsidRPr="005E54D0">
        <w:rPr>
          <w:iCs/>
          <w:lang w:eastAsia="zh-CN"/>
        </w:rPr>
        <w:t xml:space="preserve">resource sets in the effective positioning frequency layer </w:t>
      </w:r>
      <w:r w:rsidR="000936AF"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0936AF" w:rsidRPr="005E54D0">
        <w:rPr>
          <w:iCs/>
        </w:rPr>
        <w:t>,</w:t>
      </w:r>
      <w:r w:rsidR="000936AF" w:rsidRPr="005E54D0">
        <w:rPr>
          <w:iCs/>
          <w:lang w:eastAsia="zh-CN"/>
        </w:rPr>
        <w:t xml:space="preserve"> where, </w:t>
      </w:r>
    </w:p>
    <w:p w14:paraId="628CD596" w14:textId="77777777" w:rsidR="000936AF" w:rsidRPr="005E54D0" w:rsidRDefault="00585B19" w:rsidP="000936AF">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936AF" w:rsidRPr="005E54D0">
        <w:rPr>
          <w:rFonts w:hint="eastAsia"/>
          <w:lang w:eastAsia="zh-CN"/>
        </w:rPr>
        <w:t>, is the PRS periodicity with muting per PRS resource</w:t>
      </w:r>
      <w:r w:rsidR="000936AF" w:rsidRPr="005E54D0">
        <w:rPr>
          <w:lang w:eastAsia="zh-CN"/>
        </w:rPr>
        <w:t xml:space="preserve"> configured for aggregation</w:t>
      </w:r>
      <w:r w:rsidR="000936AF" w:rsidRPr="005E54D0">
        <w:rPr>
          <w:rFonts w:hint="eastAsia"/>
          <w:lang w:eastAsia="zh-CN"/>
        </w:rPr>
        <w:t xml:space="preserve">, </w:t>
      </w:r>
    </w:p>
    <w:p w14:paraId="4FEAC61D" w14:textId="77777777" w:rsidR="000936AF" w:rsidRPr="005E54D0" w:rsidRDefault="00585B19" w:rsidP="000936AF">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936AF" w:rsidRPr="005E54D0">
        <w:rPr>
          <w:rFonts w:hint="eastAsia"/>
          <w:lang w:eastAsia="zh-CN"/>
        </w:rPr>
        <w:t xml:space="preserve"> </w:t>
      </w:r>
      <w:proofErr w:type="gramStart"/>
      <w:r w:rsidR="000936AF" w:rsidRPr="005E54D0">
        <w:rPr>
          <w:lang w:eastAsia="zh-CN"/>
        </w:rPr>
        <w:t>is</w:t>
      </w:r>
      <w:proofErr w:type="gramEnd"/>
      <w:r w:rsidR="000936AF" w:rsidRPr="005E54D0">
        <w:rPr>
          <w:lang w:eastAsia="zh-CN"/>
        </w:rPr>
        <w:t xml:space="preserve"> the periodicity of PRS resource sets given by the higher-layer parameter </w:t>
      </w:r>
      <w:r w:rsidR="000936AF" w:rsidRPr="005E54D0">
        <w:rPr>
          <w:i/>
          <w:lang w:eastAsia="zh-CN"/>
        </w:rPr>
        <w:t>DL-PRS-Periodicity</w:t>
      </w:r>
      <w:r w:rsidR="000936AF" w:rsidRPr="005E54D0">
        <w:rPr>
          <w:lang w:eastAsia="zh-CN"/>
        </w:rPr>
        <w:t>.</w:t>
      </w:r>
    </w:p>
    <w:p w14:paraId="7CBF3294" w14:textId="77777777" w:rsidR="000936AF" w:rsidRPr="005E54D0" w:rsidRDefault="00585B19" w:rsidP="000936AF">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936AF" w:rsidRPr="005E54D0">
        <w:t xml:space="preserve"> </w:t>
      </w:r>
      <w:proofErr w:type="gramStart"/>
      <w:r w:rsidR="000936AF" w:rsidRPr="005E54D0">
        <w:t>is</w:t>
      </w:r>
      <w:proofErr w:type="gramEnd"/>
      <w:r w:rsidR="000936AF" w:rsidRPr="005E54D0">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936AF"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0936AF" w:rsidRPr="005E54D0">
        <w:rPr>
          <w:rFonts w:hint="eastAsia"/>
          <w:lang w:eastAsia="zh-CN"/>
        </w:rPr>
        <w:t xml:space="preserve"> </w:t>
      </w:r>
      <w:r w:rsidR="000936AF" w:rsidRPr="005E54D0">
        <w:rPr>
          <w:lang w:eastAsia="zh-CN"/>
        </w:rPr>
        <w:t xml:space="preserve">is the muting repetition factor given by the higher-layer parameter </w:t>
      </w:r>
      <w:r w:rsidR="000936AF" w:rsidRPr="005E54D0">
        <w:rPr>
          <w:i/>
          <w:lang w:eastAsia="zh-CN"/>
        </w:rPr>
        <w:t>DL-PRS-</w:t>
      </w:r>
      <w:proofErr w:type="spellStart"/>
      <w:r w:rsidR="000936AF" w:rsidRPr="005E54D0">
        <w:rPr>
          <w:i/>
          <w:lang w:eastAsia="zh-CN"/>
        </w:rPr>
        <w:t>MutingBitRepetitionFactor</w:t>
      </w:r>
      <w:proofErr w:type="spellEnd"/>
      <w:r w:rsidR="000936AF"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936AF" w:rsidRPr="005E54D0">
        <w:rPr>
          <w:lang w:eastAsia="zh-CN"/>
        </w:rPr>
        <w:t xml:space="preserve"> is the size of the </w:t>
      </w:r>
      <w:proofErr w:type="gramStart"/>
      <w:r w:rsidR="000936AF" w:rsidRPr="005E54D0">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0936AF" w:rsidRPr="005E54D0">
        <w:rPr>
          <w:lang w:eastAsia="zh-CN"/>
        </w:rPr>
        <w:t>.</w:t>
      </w:r>
    </w:p>
    <w:p w14:paraId="4E04551F" w14:textId="77777777" w:rsidR="000936AF" w:rsidRPr="005E54D0" w:rsidRDefault="000936AF" w:rsidP="000936AF">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PRS_agg</w:t>
      </w:r>
      <w:proofErr w:type="gramStart"/>
      <w:r w:rsidRPr="005E54D0">
        <w:rPr>
          <w:vertAlign w:val="subscript"/>
          <w:lang w:eastAsia="zh-CN"/>
        </w:rPr>
        <w:t>,i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17425BC2" w14:textId="77777777" w:rsidR="000936AF" w:rsidRPr="005E54D0" w:rsidRDefault="000936AF" w:rsidP="000936AF">
      <w:pPr>
        <w:pStyle w:val="B10"/>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ms </w:t>
      </w:r>
      <w:r w:rsidRPr="005E54D0">
        <w:rPr>
          <w:lang w:eastAsia="zh-CN"/>
        </w:rPr>
        <w:t xml:space="preserve">corresponding to </w:t>
      </w:r>
      <w:proofErr w:type="spellStart"/>
      <w:r w:rsidRPr="00537EB3">
        <w:rPr>
          <w:i/>
          <w:iCs/>
        </w:rPr>
        <w:t>prs</w:t>
      </w:r>
      <w:proofErr w:type="spellEnd"/>
      <w:r w:rsidRPr="00537EB3">
        <w:rPr>
          <w:i/>
          <w:iCs/>
        </w:rPr>
        <w:t>-</w:t>
      </w:r>
      <w:proofErr w:type="spellStart"/>
      <w:r w:rsidRPr="00537EB3">
        <w:rPr>
          <w:i/>
          <w:iCs/>
        </w:rPr>
        <w:t>durationOfTwoPRS</w:t>
      </w:r>
      <w:proofErr w:type="spellEnd"/>
      <w:r w:rsidRPr="00537EB3">
        <w:rPr>
          <w:i/>
          <w:iCs/>
        </w:rPr>
        <w:t>-BWA-</w:t>
      </w:r>
      <w:proofErr w:type="spellStart"/>
      <w:r w:rsidRPr="00537EB3">
        <w:rPr>
          <w:i/>
          <w:iCs/>
        </w:rPr>
        <w:t>Processing</w:t>
      </w:r>
      <w:r>
        <w:rPr>
          <w:i/>
          <w:iCs/>
        </w:rPr>
        <w:t>SymbolsN</w:t>
      </w:r>
      <w:proofErr w:type="spellEnd"/>
      <w:r w:rsidRPr="00442ADE">
        <w:rPr>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durationOfThreePRS</w:t>
      </w:r>
      <w:proofErr w:type="spellEnd"/>
      <w:r w:rsidRPr="00537EB3">
        <w:rPr>
          <w:i/>
          <w:iCs/>
          <w:lang w:eastAsia="zh-CN"/>
        </w:rPr>
        <w:t>-BWA-</w:t>
      </w:r>
      <w:proofErr w:type="spellStart"/>
      <w:r w:rsidRPr="00537EB3">
        <w:rPr>
          <w:i/>
          <w:iCs/>
          <w:lang w:eastAsia="zh-CN"/>
        </w:rPr>
        <w:t>Processing</w:t>
      </w:r>
      <w:r>
        <w:rPr>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 ms </w:t>
      </w:r>
      <w:r w:rsidRPr="005E54D0">
        <w:rPr>
          <w:lang w:eastAsia="zh-CN"/>
        </w:rPr>
        <w:t xml:space="preserve">corresponding to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durationOfTwoPRS</w:t>
      </w:r>
      <w:proofErr w:type="spellEnd"/>
      <w:r w:rsidRPr="00537EB3">
        <w:rPr>
          <w:i/>
          <w:iCs/>
          <w:lang w:eastAsia="zh-CN"/>
        </w:rPr>
        <w:t>-BWA-</w:t>
      </w:r>
      <w:proofErr w:type="spellStart"/>
      <w:r w:rsidRPr="00537EB3">
        <w:rPr>
          <w:i/>
          <w:iCs/>
          <w:lang w:eastAsia="zh-CN"/>
        </w:rPr>
        <w:t>ProcessingSymbolsT</w:t>
      </w:r>
      <w:proofErr w:type="spellEnd"/>
      <w:r>
        <w:rPr>
          <w:i/>
          <w:iCs/>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t>
      </w:r>
      <w:r>
        <w:rPr>
          <w:i/>
          <w:iCs/>
          <w:lang w:eastAsia="zh-CN"/>
        </w:rPr>
        <w:t>hree</w:t>
      </w:r>
      <w:r w:rsidRPr="00537EB3">
        <w:rPr>
          <w:i/>
          <w:iCs/>
          <w:lang w:eastAsia="zh-CN"/>
        </w:rPr>
        <w:t>PRS</w:t>
      </w:r>
      <w:proofErr w:type="spellEnd"/>
      <w:r w:rsidRPr="00537EB3">
        <w:rPr>
          <w:i/>
          <w:iCs/>
          <w:lang w:eastAsia="zh-CN"/>
        </w:rPr>
        <w:t>-BWA-</w:t>
      </w:r>
      <w:proofErr w:type="spellStart"/>
      <w:r w:rsidRPr="00537EB3">
        <w:rPr>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67C6DE9E" w14:textId="77777777" w:rsidR="000936AF" w:rsidRPr="005E54D0" w:rsidRDefault="00585B19" w:rsidP="000936AF">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936AF" w:rsidRPr="005E54D0">
        <w:t xml:space="preserve"> </w:t>
      </w:r>
      <w:proofErr w:type="gramStart"/>
      <w:r w:rsidR="000936AF" w:rsidRPr="005E54D0">
        <w:t>is</w:t>
      </w:r>
      <w:proofErr w:type="gramEnd"/>
      <w:r w:rsidR="000936AF" w:rsidRPr="005E54D0">
        <w:t xml:space="preserve"> UE capability for number of DL PRS resources that it can process in a slot as </w:t>
      </w:r>
      <w:r w:rsidR="000936AF" w:rsidRPr="005E54D0">
        <w:rPr>
          <w:lang w:eastAsia="zh-CN"/>
        </w:rPr>
        <w:t xml:space="preserve">indicated by </w:t>
      </w:r>
      <w:proofErr w:type="spellStart"/>
      <w:r w:rsidR="000936AF" w:rsidRPr="00B2236B">
        <w:rPr>
          <w:i/>
          <w:iCs/>
        </w:rPr>
        <w:t>maxNumOfAggregatedDL</w:t>
      </w:r>
      <w:proofErr w:type="spellEnd"/>
      <w:r w:rsidR="000936AF" w:rsidRPr="00B2236B">
        <w:rPr>
          <w:i/>
          <w:iCs/>
        </w:rPr>
        <w:t>-PRS-</w:t>
      </w:r>
      <w:proofErr w:type="spellStart"/>
      <w:r w:rsidR="000936AF" w:rsidRPr="00B2236B">
        <w:rPr>
          <w:i/>
          <w:iCs/>
        </w:rPr>
        <w:t>ResourcePerSlot</w:t>
      </w:r>
      <w:proofErr w:type="spellEnd"/>
      <w:r w:rsidR="000936AF" w:rsidRPr="005E54D0">
        <w:rPr>
          <w:lang w:eastAsia="zh-CN"/>
        </w:rPr>
        <w:t xml:space="preserve"> </w:t>
      </w:r>
      <w:r w:rsidR="000936AF" w:rsidRPr="005E54D0">
        <w:t>specified in TS 37.355 [34].</w:t>
      </w:r>
    </w:p>
    <w:p w14:paraId="535735A1" w14:textId="77777777" w:rsidR="000936AF" w:rsidRPr="005E54D0" w:rsidRDefault="000936AF" w:rsidP="000936AF">
      <w:pPr>
        <w:rPr>
          <w:i/>
          <w:iCs/>
          <w:u w:val="single"/>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53B14059" w14:textId="046080EE" w:rsidR="000936AF" w:rsidRPr="004F3B2D" w:rsidRDefault="000936AF" w:rsidP="000936AF">
      <w:pPr>
        <w:rPr>
          <w:iCs/>
          <w:noProof/>
          <w:lang w:eastAsia="zh-CN"/>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w:ins w:id="843" w:author="CATT" w:date="2024-10-04T15:29:00Z">
        <w:r w:rsidR="004F3B2D">
          <w:rPr>
            <w:rFonts w:hint="eastAsia"/>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oMath>
      </w:ins>
      <m:oMath>
        <m:r>
          <m:rPr>
            <m:sty m:val="p"/>
          </m:rPr>
          <w:rPr>
            <w:rFonts w:ascii="Cambria Math" w:eastAsia="Malgun Gothic" w:hAnsi="Cambria Math"/>
          </w:rPr>
          <m:t xml:space="preserve"> </m:t>
        </m:r>
        <m:sSub>
          <m:sSubPr>
            <m:ctrlPr>
              <w:del w:id="844" w:author="CATT" w:date="2024-10-04T15:29:00Z">
                <w:rPr>
                  <w:rFonts w:ascii="Cambria Math" w:eastAsia="Malgun Gothic" w:hAnsi="Cambria Math"/>
                  <w:iCs/>
                  <w:sz w:val="18"/>
                  <w:szCs w:val="18"/>
                </w:rPr>
              </w:del>
            </m:ctrlPr>
          </m:sSubPr>
          <m:e>
            <w:del w:id="845" w:author="CATT" w:date="2024-10-04T15:29:00Z">
              <m:r>
                <m:rPr>
                  <m:sty m:val="p"/>
                </m:rPr>
                <w:rPr>
                  <w:rFonts w:ascii="Cambria Math" w:eastAsia="Malgun Gothic" w:hAnsi="Cambria Math"/>
                  <w:sz w:val="18"/>
                  <w:szCs w:val="18"/>
                </w:rPr>
                <m:t>T</m:t>
              </m:r>
            </w:del>
          </m:e>
          <m:sub>
            <w:del w:id="846" w:author="CATT" w:date="2024-10-04T15:29:00Z">
              <m:r>
                <m:rPr>
                  <m:sty m:val="p"/>
                </m:rPr>
                <w:rPr>
                  <w:rFonts w:ascii="Cambria Math" w:eastAsia="Malgun Gothic" w:hAnsi="Cambria Math"/>
                  <w:sz w:val="18"/>
                  <w:szCs w:val="18"/>
                </w:rPr>
                <m:t>UE_RxTx_aggregated,Total</m:t>
              </m:r>
            </w:del>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del w:id="847" w:author="CATT" w:date="2024-10-04T15:30:00Z">
        <w:r w:rsidRPr="005E54D0" w:rsidDel="004F3B2D">
          <w:rPr>
            <w:rFonts w:eastAsia="Malgun Gothic"/>
            <w:iCs/>
          </w:rPr>
          <w:delText>message</w:delText>
        </w:r>
        <w:r w:rsidRPr="005E54D0" w:rsidDel="004F3B2D">
          <w:rPr>
            <w:rFonts w:eastAsia="Malgun Gothic"/>
            <w:iCs/>
            <w:noProof/>
          </w:rPr>
          <w:delText xml:space="preserve"> </w:delText>
        </w:r>
      </w:del>
      <w:r w:rsidRPr="005E54D0">
        <w:rPr>
          <w:rFonts w:eastAsia="Malgun Gothic"/>
          <w:iCs/>
          <w:noProof/>
        </w:rPr>
        <w:t xml:space="preserve">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51FE6E86" w14:textId="6ED1AF67" w:rsidR="000936AF" w:rsidRPr="005E54D0" w:rsidRDefault="000936AF" w:rsidP="000936AF">
      <w:pPr>
        <w:rPr>
          <w:lang w:eastAsia="zh-CN"/>
        </w:rPr>
      </w:pPr>
      <w:r w:rsidRPr="005E54D0">
        <w:t>For deferred MT-LR with other event than “Periodic Location” as defined in clause 4.1a.5.1 [TS 23.273], the time</w:t>
      </w:r>
      <w:ins w:id="848" w:author="CATT" w:date="2024-10-04T15:30:00Z">
        <w:r w:rsidR="004F3B2D">
          <w:rPr>
            <w:rFonts w:hint="eastAsia"/>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oMath>
      </w:ins>
      <w:del w:id="849" w:author="CATT" w:date="2024-10-04T15:45:00Z">
        <m:oMath>
          <m:r>
            <m:rPr>
              <m:sty m:val="p"/>
            </m:rPr>
            <w:rPr>
              <w:rFonts w:ascii="Cambria Math" w:hAnsi="Cambria Math"/>
            </w:rPr>
            <m:t xml:space="preserve"> </m:t>
          </m:r>
        </m:oMath>
      </w:del>
      <m:oMath>
        <m:sSub>
          <m:sSubPr>
            <m:ctrlPr>
              <w:del w:id="850" w:author="CATT" w:date="2024-10-04T15:30:00Z">
                <w:rPr>
                  <w:rFonts w:ascii="Cambria Math" w:hAnsi="Cambria Math"/>
                  <w:iCs/>
                  <w:sz w:val="18"/>
                  <w:szCs w:val="18"/>
                </w:rPr>
              </w:del>
            </m:ctrlPr>
          </m:sSubPr>
          <m:e>
            <w:del w:id="851" w:author="CATT" w:date="2024-10-04T15:30:00Z">
              <m:r>
                <m:rPr>
                  <m:sty m:val="p"/>
                </m:rPr>
                <w:rPr>
                  <w:rFonts w:ascii="Cambria Math" w:hAnsi="Cambria Math"/>
                  <w:sz w:val="18"/>
                  <w:szCs w:val="18"/>
                </w:rPr>
                <m:t>T</m:t>
              </m:r>
            </w:del>
          </m:e>
          <m:sub>
            <w:del w:id="852" w:author="CATT" w:date="2024-10-04T15:30:00Z">
              <m:r>
                <m:rPr>
                  <m:sty m:val="p"/>
                </m:rPr>
                <w:rPr>
                  <w:rFonts w:ascii="Cambria Math" w:hAnsi="Cambria Math"/>
                  <w:sz w:val="18"/>
                  <w:szCs w:val="18"/>
                </w:rPr>
                <m:t>UE_RxTx_aggregated,Total</m:t>
              </m:r>
            </w:del>
          </m:sub>
        </m:sSub>
      </m:oMath>
      <w:r w:rsidRPr="005E54D0">
        <w:rPr>
          <w:i/>
        </w:rPr>
        <w:t xml:space="preserve"> </w:t>
      </w:r>
      <w:r w:rsidRPr="005E54D0">
        <w:t>starts from the first MG instance aligned with DL PRS resources in the assistance data after the associated event(s) occurs.</w:t>
      </w:r>
    </w:p>
    <w:p w14:paraId="28E2DC81" w14:textId="77777777" w:rsidR="000936AF" w:rsidRPr="005E54D0" w:rsidRDefault="000936AF" w:rsidP="000936AF">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223201D4" w14:textId="77777777" w:rsidR="000936AF" w:rsidRDefault="000936AF" w:rsidP="000936AF">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737CE7FF" w14:textId="77777777" w:rsidR="000936AF" w:rsidRPr="00537EB3" w:rsidRDefault="000936AF" w:rsidP="000936AF">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19DD1481" w14:textId="77777777" w:rsidR="000936AF" w:rsidRPr="005E54D0" w:rsidRDefault="000936AF" w:rsidP="000936AF">
      <w:r w:rsidRPr="005E54D0">
        <w:t>If during the measurement period of one or more effective positioning frequency layers, the MG pattern is reconfigured, the measurement period can be longer.</w:t>
      </w:r>
    </w:p>
    <w:p w14:paraId="51685DDF" w14:textId="06BEF951" w:rsidR="000936AF" w:rsidRPr="005E54D0" w:rsidRDefault="000936AF" w:rsidP="000936AF">
      <w:r w:rsidRPr="005E54D0">
        <w:lastRenderedPageBreak/>
        <w:t xml:space="preserve">The measurement requirements in this clause apply, provided no PRS symbols are dropped during the measurement period </w:t>
      </w:r>
      <m:oMath>
        <m:sSub>
          <m:sSubPr>
            <m:ctrlPr>
              <w:ins w:id="853" w:author="CATT" w:date="2024-10-04T15:30:00Z">
                <w:rPr>
                  <w:rFonts w:ascii="Cambria Math" w:hAnsi="Cambria Math"/>
                  <w:iCs/>
                </w:rPr>
              </w:ins>
            </m:ctrlPr>
          </m:sSubPr>
          <m:e>
            <w:ins w:id="854" w:author="CATT" w:date="2024-10-04T15:30:00Z">
              <m:r>
                <m:rPr>
                  <m:sty m:val="p"/>
                </m:rPr>
                <w:rPr>
                  <w:rFonts w:ascii="Cambria Math" w:hAnsi="Cambria Math"/>
                </w:rPr>
                <m:t>T</m:t>
              </m:r>
            </w:ins>
          </m:e>
          <m:sub>
            <w:ins w:id="855" w:author="CATT" w:date="2024-10-04T15:30:00Z">
              <m:r>
                <m:rPr>
                  <m:sty m:val="p"/>
                </m:rPr>
                <w:rPr>
                  <w:rFonts w:ascii="Cambria Math" w:hAnsi="Cambria Math"/>
                </w:rPr>
                <m:t>aggregate_RxTx</m:t>
              </m:r>
            </w:ins>
          </m:sub>
        </m:sSub>
      </m:oMath>
      <w:ins w:id="856" w:author="CATT" w:date="2024-10-04T15:45:00Z">
        <w:r w:rsidR="00BE2A98">
          <w:rPr>
            <w:rFonts w:hint="eastAsia"/>
            <w:iCs/>
            <w:lang w:eastAsia="zh-CN"/>
          </w:rPr>
          <w:t xml:space="preserve"> </w:t>
        </w:r>
      </w:ins>
      <w:del w:id="857" w:author="CATT" w:date="2024-10-04T15:30:00Z">
        <w:r w:rsidRPr="005E54D0" w:rsidDel="004F3B2D">
          <w:delText>T</w:delText>
        </w:r>
        <w:r w:rsidRPr="005E54D0" w:rsidDel="004F3B2D">
          <w:rPr>
            <w:vertAlign w:val="subscript"/>
          </w:rPr>
          <w:delText>UE_RxTx_aggregated,Total</w:delText>
        </w:r>
        <w:r w:rsidRPr="005E54D0" w:rsidDel="004F3B2D">
          <w:delText xml:space="preserve"> </w:delText>
        </w:r>
      </w:del>
      <w:r w:rsidRPr="005E54D0">
        <w:t>within measurement gaps due to collisions with other signals; otherwise, the measurement period can be longer.</w:t>
      </w:r>
    </w:p>
    <w:p w14:paraId="2BE61904" w14:textId="3668B683" w:rsidR="000936AF" w:rsidRPr="005E54D0" w:rsidRDefault="000936AF" w:rsidP="000936AF">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w:t>
      </w:r>
      <w:del w:id="858" w:author="CATT" w:date="2024-10-04T15:31:00Z">
        <w:r w:rsidRPr="005E54D0" w:rsidDel="004F3B2D">
          <w:rPr>
            <w:rFonts w:cs="v4.2.0"/>
          </w:rPr>
          <w:delText>paramters</w:delText>
        </w:r>
      </w:del>
      <w:ins w:id="859" w:author="CATT" w:date="2024-10-04T15:31:00Z">
        <w:r w:rsidR="004F3B2D" w:rsidRPr="005E54D0">
          <w:rPr>
            <w:rFonts w:cs="v4.2.0"/>
          </w:rPr>
          <w:t>parameters</w:t>
        </w:r>
      </w:ins>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355A8299" w14:textId="77777777" w:rsidR="000936AF" w:rsidRPr="005E54D0" w:rsidRDefault="000936AF" w:rsidP="000936AF">
      <w:r w:rsidRPr="005E54D0">
        <w:t xml:space="preserve">When </w:t>
      </w:r>
      <w:proofErr w:type="spellStart"/>
      <w:r w:rsidRPr="005E54D0">
        <w:t>PSCell</w:t>
      </w:r>
      <w:proofErr w:type="spellEnd"/>
      <w:r w:rsidRPr="005E54D0">
        <w:t xml:space="preserve"> or SCell addition or release does not cause SRS reconfiguration during the measurement period, UE continues the UE Rx-Tx time difference measurement, and the measurement period requirements apply.</w:t>
      </w:r>
    </w:p>
    <w:p w14:paraId="6C5100BF" w14:textId="77777777" w:rsidR="000936AF" w:rsidRPr="005E54D0" w:rsidRDefault="000936AF" w:rsidP="000936AF">
      <w:r w:rsidRPr="005E54D0">
        <w:t xml:space="preserve">When </w:t>
      </w:r>
      <w:proofErr w:type="spellStart"/>
      <w:r w:rsidRPr="005E54D0">
        <w:t>PSCell</w:t>
      </w:r>
      <w:proofErr w:type="spellEnd"/>
      <w:r w:rsidRPr="005E54D0">
        <w:t xml:space="preserve"> or SCell addition or release causes SRS reconfiguration during the measurement period, UE shall restart the UE Rx-Tx time difference measurement after the SRS reconfiguration on the target cell is complete.</w:t>
      </w:r>
    </w:p>
    <w:p w14:paraId="7A967F11" w14:textId="77777777" w:rsidR="000936AF" w:rsidRPr="005E54D0" w:rsidRDefault="000936AF" w:rsidP="000936AF">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7A95ADBA" w14:textId="77777777" w:rsidR="000936AF" w:rsidRPr="005E54D0" w:rsidRDefault="000936AF" w:rsidP="000936AF">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5B36B0D4" w14:textId="77777777" w:rsidR="000936AF" w:rsidRPr="005E54D0" w:rsidRDefault="000936AF" w:rsidP="000936AF">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5C2AA362" w14:textId="77777777" w:rsidR="000936AF" w:rsidRPr="005E54D0" w:rsidRDefault="000936AF" w:rsidP="000936AF">
      <w:r w:rsidRPr="005E54D0">
        <w:t>If UE uplink transmission timing changes due to the UE autonomous timing adjustment defined in clause 7.1.2 during the UE Rx-Tx measurement period, then:</w:t>
      </w:r>
    </w:p>
    <w:p w14:paraId="6ACAD5CB" w14:textId="77777777" w:rsidR="000936AF" w:rsidRPr="007B0D14" w:rsidRDefault="000936AF" w:rsidP="000936AF">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683AF90E" w14:textId="0278BBDE" w:rsidR="00737CE0" w:rsidRDefault="000936AF" w:rsidP="004F3B2D">
      <w:pPr>
        <w:pStyle w:val="B10"/>
        <w:rPr>
          <w:ins w:id="860" w:author="CATT" w:date="2024-10-04T15:16:00Z"/>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02BFB945" w14:textId="17B23957" w:rsidR="00346568" w:rsidRPr="00346568" w:rsidRDefault="00346568" w:rsidP="000936AF">
      <w:pPr>
        <w:rPr>
          <w:lang w:eastAsia="zh-CN"/>
        </w:rPr>
      </w:pPr>
      <w:ins w:id="861" w:author="CATT" w:date="2024-10-04T15:16:00Z">
        <w:r w:rsidRPr="005973ED">
          <w:t>The UE shall meet the UE Rx-Tx time difference measurement accuracy requirements in clause 10.1.25</w:t>
        </w:r>
        <w:r>
          <w:rPr>
            <w:rFonts w:hint="eastAsia"/>
            <w:lang w:eastAsia="zh-CN"/>
          </w:rPr>
          <w:t>A.2</w:t>
        </w:r>
        <w:r w:rsidRPr="005973ED">
          <w:t>.</w:t>
        </w:r>
      </w:ins>
    </w:p>
    <w:p w14:paraId="39716B4C" w14:textId="28229249" w:rsidR="00737CE0" w:rsidRDefault="00737CE0" w:rsidP="00737CE0">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6C71FB">
        <w:rPr>
          <w:rFonts w:eastAsia="宋体" w:hint="eastAsia"/>
        </w:rPr>
        <w:t>6</w:t>
      </w:r>
      <w:r w:rsidRPr="0007115E">
        <w:rPr>
          <w:rFonts w:hint="eastAsia"/>
        </w:rPr>
        <w:t>&gt;</w:t>
      </w:r>
    </w:p>
    <w:p w14:paraId="2EF7B151" w14:textId="77777777" w:rsidR="005F486E" w:rsidRPr="005F486E" w:rsidRDefault="005F486E" w:rsidP="007776F7">
      <w:pPr>
        <w:pStyle w:val="Change"/>
        <w:rPr>
          <w:rFonts w:eastAsia="宋体"/>
        </w:rPr>
      </w:pPr>
    </w:p>
    <w:sectPr w:rsidR="005F486E" w:rsidRPr="005F48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63931" w14:textId="77777777" w:rsidR="00585B19" w:rsidRDefault="00585B19">
      <w:r>
        <w:separator/>
      </w:r>
    </w:p>
  </w:endnote>
  <w:endnote w:type="continuationSeparator" w:id="0">
    <w:p w14:paraId="121819B4" w14:textId="77777777" w:rsidR="00585B19" w:rsidRDefault="005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8D506" w14:textId="77777777" w:rsidR="00585B19" w:rsidRDefault="00585B19">
      <w:r>
        <w:separator/>
      </w:r>
    </w:p>
  </w:footnote>
  <w:footnote w:type="continuationSeparator" w:id="0">
    <w:p w14:paraId="4742AB67" w14:textId="77777777" w:rsidR="00585B19" w:rsidRDefault="00585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7F4E"/>
    <w:rsid w:val="0004328A"/>
    <w:rsid w:val="00044AF2"/>
    <w:rsid w:val="000451C6"/>
    <w:rsid w:val="00050CE4"/>
    <w:rsid w:val="0005452B"/>
    <w:rsid w:val="00061E8D"/>
    <w:rsid w:val="000650C5"/>
    <w:rsid w:val="000653B0"/>
    <w:rsid w:val="00070831"/>
    <w:rsid w:val="00070E09"/>
    <w:rsid w:val="0007204E"/>
    <w:rsid w:val="00072608"/>
    <w:rsid w:val="0007375D"/>
    <w:rsid w:val="00074223"/>
    <w:rsid w:val="000750C4"/>
    <w:rsid w:val="0007665A"/>
    <w:rsid w:val="000767AA"/>
    <w:rsid w:val="000767B5"/>
    <w:rsid w:val="00077F9F"/>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E1458"/>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71A9"/>
    <w:rsid w:val="004D012B"/>
    <w:rsid w:val="004D193B"/>
    <w:rsid w:val="004E018E"/>
    <w:rsid w:val="004E0F73"/>
    <w:rsid w:val="004E1892"/>
    <w:rsid w:val="004E2282"/>
    <w:rsid w:val="004F3B2D"/>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BFC"/>
    <w:rsid w:val="0057405F"/>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64BD"/>
    <w:rsid w:val="00691287"/>
    <w:rsid w:val="00694269"/>
    <w:rsid w:val="00695808"/>
    <w:rsid w:val="006A044F"/>
    <w:rsid w:val="006A0A69"/>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D65"/>
    <w:rsid w:val="00A901A3"/>
    <w:rsid w:val="00A9028C"/>
    <w:rsid w:val="00A9422C"/>
    <w:rsid w:val="00A95D6B"/>
    <w:rsid w:val="00AA0752"/>
    <w:rsid w:val="00AA1AA4"/>
    <w:rsid w:val="00AA2CBC"/>
    <w:rsid w:val="00AA4D1E"/>
    <w:rsid w:val="00AA4D2B"/>
    <w:rsid w:val="00AA5D2B"/>
    <w:rsid w:val="00AA6FAA"/>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AF756C"/>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7BB5"/>
    <w:rsid w:val="00C101AC"/>
    <w:rsid w:val="00C10364"/>
    <w:rsid w:val="00C10BD7"/>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DDA82-4740-4E21-A226-D87E6EAD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2169</TotalTime>
  <Pages>21</Pages>
  <Words>10272</Words>
  <Characters>58552</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1335</cp:revision>
  <cp:lastPrinted>1900-12-31T16:00:00Z</cp:lastPrinted>
  <dcterms:created xsi:type="dcterms:W3CDTF">2020-02-03T08:32:00Z</dcterms:created>
  <dcterms:modified xsi:type="dcterms:W3CDTF">2024-10-07T00:53:00Z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